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781DA" w14:textId="77777777" w:rsidR="004C5CC4" w:rsidRPr="00215512" w:rsidRDefault="004C5CC4" w:rsidP="000777F9">
      <w:pPr>
        <w:pStyle w:val="Tittel"/>
        <w:jc w:val="right"/>
        <w:rPr>
          <w:sz w:val="32"/>
        </w:rPr>
      </w:pPr>
    </w:p>
    <w:p w14:paraId="734D4B5E" w14:textId="77777777" w:rsidR="004C5CC4" w:rsidRPr="00215512" w:rsidRDefault="004C5CC4" w:rsidP="000777F9">
      <w:pPr>
        <w:pStyle w:val="Tittel"/>
        <w:rPr>
          <w:sz w:val="24"/>
        </w:rPr>
      </w:pPr>
    </w:p>
    <w:p w14:paraId="77513C0F" w14:textId="77777777" w:rsidR="004E55EA" w:rsidRPr="00FE61BA" w:rsidRDefault="004E55EA" w:rsidP="004E55EA">
      <w:pPr>
        <w:pStyle w:val="Brdtekst"/>
        <w:jc w:val="center"/>
        <w:rPr>
          <w:rFonts w:ascii="Arial" w:hAnsi="Arial"/>
          <w:sz w:val="48"/>
        </w:rPr>
      </w:pPr>
    </w:p>
    <w:p w14:paraId="027A0B0E" w14:textId="6DF97109" w:rsidR="004E55EA" w:rsidRDefault="00B67F8F" w:rsidP="00B67F8F">
      <w:pPr>
        <w:pStyle w:val="Brdtekst"/>
        <w:tabs>
          <w:tab w:val="left" w:pos="3650"/>
        </w:tabs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ab/>
      </w:r>
      <w:r w:rsidRPr="00115603">
        <w:rPr>
          <w:rFonts w:ascii="Verdana" w:hAnsi="Verdana"/>
          <w:noProof/>
        </w:rPr>
        <w:drawing>
          <wp:anchor distT="0" distB="0" distL="114300" distR="114300" simplePos="0" relativeHeight="251658240" behindDoc="0" locked="0" layoutInCell="1" allowOverlap="1" wp14:anchorId="1572620E" wp14:editId="60286942">
            <wp:simplePos x="0" y="0"/>
            <wp:positionH relativeFrom="margin">
              <wp:posOffset>0</wp:posOffset>
            </wp:positionH>
            <wp:positionV relativeFrom="page">
              <wp:posOffset>2054225</wp:posOffset>
            </wp:positionV>
            <wp:extent cx="3622431" cy="330200"/>
            <wp:effectExtent l="0" t="0" r="0" b="0"/>
            <wp:wrapNone/>
            <wp:docPr id="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431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01097" w14:textId="77777777" w:rsidR="004E55EA" w:rsidRDefault="004E55EA" w:rsidP="00A142F8">
      <w:pPr>
        <w:pStyle w:val="Brdtekst"/>
        <w:rPr>
          <w:rFonts w:ascii="Arial" w:hAnsi="Arial"/>
          <w:b/>
          <w:sz w:val="48"/>
        </w:rPr>
      </w:pPr>
    </w:p>
    <w:p w14:paraId="6C3B51AB" w14:textId="56265230" w:rsidR="00CB731F" w:rsidRPr="009112DB" w:rsidRDefault="00CB731F" w:rsidP="00CB731F">
      <w:pPr>
        <w:pStyle w:val="Brdtekst"/>
        <w:jc w:val="left"/>
        <w:rPr>
          <w:rFonts w:ascii="Verdana" w:hAnsi="Verdana"/>
          <w:b/>
          <w:sz w:val="56"/>
          <w:szCs w:val="56"/>
        </w:rPr>
      </w:pPr>
      <w:r w:rsidRPr="009112DB">
        <w:rPr>
          <w:rFonts w:ascii="Verdana" w:hAnsi="Verdana"/>
          <w:b/>
          <w:sz w:val="56"/>
          <w:szCs w:val="56"/>
        </w:rPr>
        <w:t>2</w:t>
      </w:r>
      <w:r w:rsidR="0031006A">
        <w:rPr>
          <w:rFonts w:ascii="Verdana" w:hAnsi="Verdana"/>
          <w:b/>
          <w:sz w:val="56"/>
          <w:szCs w:val="56"/>
        </w:rPr>
        <w:t>6</w:t>
      </w:r>
      <w:r w:rsidRPr="009112DB">
        <w:rPr>
          <w:rFonts w:ascii="Verdana" w:hAnsi="Verdana"/>
          <w:b/>
          <w:sz w:val="56"/>
          <w:szCs w:val="56"/>
        </w:rPr>
        <w:t>/</w:t>
      </w:r>
      <w:r w:rsidR="00C448B3">
        <w:rPr>
          <w:rFonts w:ascii="Verdana" w:hAnsi="Verdana"/>
          <w:b/>
          <w:sz w:val="56"/>
          <w:szCs w:val="56"/>
        </w:rPr>
        <w:t>01946</w:t>
      </w:r>
      <w:r w:rsidRPr="009112DB">
        <w:rPr>
          <w:rFonts w:ascii="Verdana" w:hAnsi="Verdana"/>
          <w:b/>
          <w:sz w:val="56"/>
          <w:szCs w:val="56"/>
        </w:rPr>
        <w:t xml:space="preserve"> </w:t>
      </w:r>
      <w:r>
        <w:rPr>
          <w:rFonts w:ascii="Verdana" w:hAnsi="Verdana"/>
          <w:b/>
          <w:sz w:val="56"/>
          <w:szCs w:val="56"/>
        </w:rPr>
        <w:t xml:space="preserve">ANSKAFFELSE AV </w:t>
      </w:r>
      <w:r w:rsidR="00BB7C21">
        <w:rPr>
          <w:rFonts w:ascii="Verdana" w:hAnsi="Verdana"/>
          <w:b/>
          <w:sz w:val="56"/>
          <w:szCs w:val="56"/>
        </w:rPr>
        <w:t>VÆSKESCINTILLASJONSTELLER</w:t>
      </w:r>
      <w:r w:rsidR="009145F4">
        <w:rPr>
          <w:rFonts w:ascii="Verdana" w:hAnsi="Verdana"/>
          <w:b/>
          <w:sz w:val="56"/>
          <w:szCs w:val="56"/>
        </w:rPr>
        <w:t xml:space="preserve"> TIL LAB</w:t>
      </w:r>
      <w:r w:rsidR="00C233E8">
        <w:rPr>
          <w:rFonts w:ascii="Verdana" w:hAnsi="Verdana"/>
          <w:b/>
          <w:sz w:val="56"/>
          <w:szCs w:val="56"/>
        </w:rPr>
        <w:t xml:space="preserve"> (D</w:t>
      </w:r>
      <w:r w:rsidR="0031006A">
        <w:rPr>
          <w:rFonts w:ascii="Verdana" w:hAnsi="Verdana"/>
          <w:b/>
          <w:sz w:val="56"/>
          <w:szCs w:val="56"/>
        </w:rPr>
        <w:t>SA</w:t>
      </w:r>
      <w:r w:rsidR="00C233E8">
        <w:rPr>
          <w:rFonts w:ascii="Verdana" w:hAnsi="Verdana"/>
          <w:b/>
          <w:sz w:val="56"/>
          <w:szCs w:val="56"/>
        </w:rPr>
        <w:t>)</w:t>
      </w:r>
    </w:p>
    <w:p w14:paraId="1D491F3D" w14:textId="15A31F63" w:rsidR="004E55EA" w:rsidRDefault="004E55EA" w:rsidP="004E55EA">
      <w:pPr>
        <w:pStyle w:val="Brdtekst"/>
        <w:jc w:val="center"/>
        <w:rPr>
          <w:b/>
          <w:sz w:val="44"/>
          <w:szCs w:val="44"/>
        </w:rPr>
      </w:pPr>
    </w:p>
    <w:p w14:paraId="19402B5A" w14:textId="77777777" w:rsidR="004E55EA" w:rsidRPr="00D85ABA" w:rsidRDefault="004E55EA" w:rsidP="004E55EA">
      <w:pPr>
        <w:rPr>
          <w:rFonts w:ascii="Arial" w:hAnsi="Arial"/>
          <w:b/>
          <w:sz w:val="48"/>
        </w:rPr>
      </w:pPr>
    </w:p>
    <w:p w14:paraId="4DCBCB0D" w14:textId="77777777" w:rsidR="004E55EA" w:rsidRPr="00D85ABA" w:rsidRDefault="004E55EA" w:rsidP="004E55EA">
      <w:pPr>
        <w:jc w:val="center"/>
        <w:rPr>
          <w:rFonts w:ascii="Arial" w:hAnsi="Arial"/>
          <w:b/>
          <w:sz w:val="48"/>
        </w:rPr>
      </w:pPr>
    </w:p>
    <w:p w14:paraId="1E3983C6" w14:textId="031FF474" w:rsidR="004E55EA" w:rsidRPr="00DC1973" w:rsidRDefault="004E55EA" w:rsidP="004E55EA">
      <w:pPr>
        <w:jc w:val="center"/>
        <w:rPr>
          <w:rFonts w:ascii="Verdana" w:hAnsi="Verdana"/>
          <w:b/>
          <w:bCs/>
          <w:sz w:val="36"/>
          <w:szCs w:val="36"/>
        </w:rPr>
      </w:pPr>
      <w:r w:rsidRPr="00DC1973">
        <w:rPr>
          <w:rFonts w:ascii="Verdana" w:hAnsi="Verdana"/>
          <w:b/>
          <w:bCs/>
          <w:sz w:val="36"/>
          <w:szCs w:val="36"/>
        </w:rPr>
        <w:t xml:space="preserve">Bilag </w:t>
      </w:r>
      <w:r w:rsidR="00A142F8" w:rsidRPr="00DC1973">
        <w:rPr>
          <w:rFonts w:ascii="Verdana" w:hAnsi="Verdana"/>
          <w:b/>
          <w:bCs/>
          <w:sz w:val="36"/>
          <w:szCs w:val="36"/>
        </w:rPr>
        <w:t>1</w:t>
      </w:r>
    </w:p>
    <w:p w14:paraId="1F80F270" w14:textId="595EF20A" w:rsidR="004E55EA" w:rsidRPr="00DC1973" w:rsidRDefault="00A142F8" w:rsidP="004E55EA">
      <w:pPr>
        <w:jc w:val="center"/>
        <w:rPr>
          <w:rFonts w:ascii="Verdana" w:hAnsi="Verdana"/>
          <w:b/>
          <w:bCs/>
          <w:sz w:val="36"/>
          <w:szCs w:val="36"/>
        </w:rPr>
      </w:pPr>
      <w:r w:rsidRPr="00DC1973">
        <w:rPr>
          <w:rFonts w:ascii="Verdana" w:hAnsi="Verdana"/>
          <w:b/>
          <w:bCs/>
          <w:sz w:val="36"/>
          <w:szCs w:val="36"/>
        </w:rPr>
        <w:t>K</w:t>
      </w:r>
      <w:r w:rsidR="00F76167">
        <w:rPr>
          <w:rFonts w:ascii="Verdana" w:hAnsi="Verdana"/>
          <w:b/>
          <w:bCs/>
          <w:sz w:val="36"/>
          <w:szCs w:val="36"/>
        </w:rPr>
        <w:t>undens k</w:t>
      </w:r>
      <w:r w:rsidRPr="00DC1973">
        <w:rPr>
          <w:rFonts w:ascii="Verdana" w:hAnsi="Verdana"/>
          <w:b/>
          <w:bCs/>
          <w:sz w:val="36"/>
          <w:szCs w:val="36"/>
        </w:rPr>
        <w:t>ravs</w:t>
      </w:r>
      <w:r w:rsidR="007F54D4" w:rsidRPr="00DC1973">
        <w:rPr>
          <w:rFonts w:ascii="Verdana" w:hAnsi="Verdana"/>
          <w:b/>
          <w:bCs/>
          <w:sz w:val="36"/>
          <w:szCs w:val="36"/>
        </w:rPr>
        <w:t>pesifikasjon</w:t>
      </w:r>
    </w:p>
    <w:p w14:paraId="30E16C4F" w14:textId="77777777" w:rsidR="004E55EA" w:rsidRPr="00D85ABA" w:rsidRDefault="004E55EA" w:rsidP="004E55EA">
      <w:pPr>
        <w:jc w:val="center"/>
        <w:rPr>
          <w:rFonts w:ascii="Arial" w:hAnsi="Arial"/>
        </w:rPr>
      </w:pPr>
    </w:p>
    <w:p w14:paraId="5304E053" w14:textId="77777777" w:rsidR="004E55EA" w:rsidRDefault="004E55EA" w:rsidP="004E55EA">
      <w:pPr>
        <w:rPr>
          <w:rFonts w:ascii="Arial" w:hAnsi="Arial" w:cs="Arial"/>
          <w:b/>
          <w:sz w:val="28"/>
          <w:szCs w:val="22"/>
        </w:rPr>
      </w:pPr>
      <w:r>
        <w:br w:type="page"/>
      </w:r>
      <w:r w:rsidRPr="00401314">
        <w:rPr>
          <w:rFonts w:ascii="Arial" w:hAnsi="Arial" w:cs="Arial"/>
          <w:b/>
          <w:sz w:val="28"/>
          <w:szCs w:val="22"/>
        </w:rPr>
        <w:lastRenderedPageBreak/>
        <w:t>Innhold</w:t>
      </w:r>
    </w:p>
    <w:p w14:paraId="7D1EB0E2" w14:textId="77777777" w:rsidR="004E55EA" w:rsidRPr="00A67140" w:rsidRDefault="004E55EA" w:rsidP="004E55EA">
      <w:pPr>
        <w:rPr>
          <w:rFonts w:ascii="Arial" w:hAnsi="Arial" w:cs="Arial"/>
          <w:b/>
          <w:szCs w:val="22"/>
        </w:rPr>
      </w:pPr>
    </w:p>
    <w:p w14:paraId="4411ED40" w14:textId="457CBF7A" w:rsidR="00856B10" w:rsidRDefault="004E55EA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32433299" w:history="1">
        <w:r w:rsidR="00856B10" w:rsidRPr="00040F24">
          <w:rPr>
            <w:rStyle w:val="Hyperkobling"/>
            <w:noProof/>
          </w:rPr>
          <w:t>1</w:t>
        </w:r>
        <w:r w:rsidR="00856B10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="00856B10" w:rsidRPr="00040F24">
          <w:rPr>
            <w:rStyle w:val="Hyperkobling"/>
            <w:noProof/>
          </w:rPr>
          <w:t>Innledning</w:t>
        </w:r>
        <w:r w:rsidR="00856B10">
          <w:rPr>
            <w:noProof/>
            <w:webHidden/>
          </w:rPr>
          <w:tab/>
        </w:r>
        <w:r w:rsidR="00856B10">
          <w:rPr>
            <w:noProof/>
            <w:webHidden/>
          </w:rPr>
          <w:fldChar w:fldCharType="begin"/>
        </w:r>
        <w:r w:rsidR="00856B10">
          <w:rPr>
            <w:noProof/>
            <w:webHidden/>
          </w:rPr>
          <w:instrText xml:space="preserve"> PAGEREF _Toc232433299 \h </w:instrText>
        </w:r>
        <w:r w:rsidR="00856B10">
          <w:rPr>
            <w:noProof/>
            <w:webHidden/>
          </w:rPr>
        </w:r>
        <w:r w:rsidR="00856B10">
          <w:rPr>
            <w:noProof/>
            <w:webHidden/>
          </w:rPr>
          <w:fldChar w:fldCharType="separate"/>
        </w:r>
        <w:r w:rsidR="00856B10">
          <w:rPr>
            <w:noProof/>
            <w:webHidden/>
          </w:rPr>
          <w:t>3</w:t>
        </w:r>
        <w:r w:rsidR="00856B10">
          <w:rPr>
            <w:noProof/>
            <w:webHidden/>
          </w:rPr>
          <w:fldChar w:fldCharType="end"/>
        </w:r>
      </w:hyperlink>
    </w:p>
    <w:p w14:paraId="7EC78E22" w14:textId="3F4ED174" w:rsidR="00856B10" w:rsidRDefault="00856B10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2433300" w:history="1">
        <w:r w:rsidRPr="00040F24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040F24">
          <w:rPr>
            <w:rStyle w:val="Hyperkobling"/>
            <w:noProof/>
          </w:rPr>
          <w:t>Krav til produktet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_Toc232433300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A49F0B" w14:textId="43EE7013" w:rsidR="00856B10" w:rsidRDefault="00856B10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2433301" w:history="1">
        <w:r w:rsidRPr="00040F24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040F24">
          <w:rPr>
            <w:rStyle w:val="Hyperkobling"/>
            <w:noProof/>
          </w:rPr>
          <w:t>Krav til installasjon, opplæring og leveringstid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_Toc232433301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E764A07" w14:textId="32D008F7" w:rsidR="00856B10" w:rsidRDefault="00856B10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2433302" w:history="1">
        <w:r w:rsidRPr="00040F24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040F24">
          <w:rPr>
            <w:rStyle w:val="Hyperkobling"/>
            <w:noProof/>
          </w:rPr>
          <w:t>Garanti, service og support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_Toc232433302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02D100" w14:textId="539D429E" w:rsidR="00856B10" w:rsidRDefault="00856B10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2433303" w:history="1">
        <w:r w:rsidRPr="00040F24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040F24">
          <w:rPr>
            <w:rStyle w:val="Hyperkobling"/>
            <w:noProof/>
          </w:rPr>
          <w:t>Krav til miljø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_Toc232433303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99E95DF" w14:textId="4618BA8D" w:rsidR="007F54D4" w:rsidRDefault="004E55EA" w:rsidP="00885594">
      <w:pPr>
        <w:tabs>
          <w:tab w:val="left" w:pos="5160"/>
        </w:tabs>
      </w:pPr>
      <w:r>
        <w:fldChar w:fldCharType="end"/>
      </w:r>
      <w:bookmarkStart w:id="0" w:name="_Toc377126048"/>
      <w:r w:rsidR="00885594">
        <w:tab/>
      </w:r>
    </w:p>
    <w:p w14:paraId="13E86315" w14:textId="77777777" w:rsidR="007F54D4" w:rsidRDefault="007F54D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br w:type="page"/>
      </w:r>
    </w:p>
    <w:p w14:paraId="552DD2A7" w14:textId="77777777" w:rsidR="004E55EA" w:rsidRPr="00544E72" w:rsidRDefault="004E55EA" w:rsidP="007F54D4">
      <w:pPr>
        <w:pStyle w:val="Overskrift1"/>
      </w:pPr>
      <w:bookmarkStart w:id="1" w:name="_Toc232433299"/>
      <w:r w:rsidRPr="002C090B">
        <w:lastRenderedPageBreak/>
        <w:t>Innledning</w:t>
      </w:r>
      <w:bookmarkEnd w:id="0"/>
      <w:bookmarkEnd w:id="1"/>
    </w:p>
    <w:p w14:paraId="59F72915" w14:textId="2A25AFF8" w:rsidR="004E55EA" w:rsidRPr="003268CA" w:rsidRDefault="004E55EA" w:rsidP="3FEA733C">
      <w:pPr>
        <w:pStyle w:val="Brdtekst"/>
        <w:rPr>
          <w:rFonts w:eastAsia="MS Mincho"/>
          <w:lang w:val="nb-NO"/>
        </w:rPr>
      </w:pPr>
      <w:r w:rsidRPr="003268CA">
        <w:rPr>
          <w:rFonts w:eastAsia="MS Mincho"/>
          <w:lang w:val="nb-NO"/>
        </w:rPr>
        <w:t xml:space="preserve">Dette bilaget oppstiller Kundens krav til ytelsen. </w:t>
      </w:r>
    </w:p>
    <w:p w14:paraId="761261CB" w14:textId="4F05DFA2" w:rsidR="00F662BF" w:rsidRPr="000B1F60" w:rsidRDefault="00C8654E" w:rsidP="00F662BF">
      <w:pPr>
        <w:pStyle w:val="Overskrift2"/>
        <w:spacing w:line="240" w:lineRule="atLeast"/>
        <w:rPr>
          <w:rFonts w:eastAsia="MS Mincho"/>
        </w:rPr>
      </w:pPr>
      <w:r>
        <w:rPr>
          <w:rFonts w:eastAsia="MS Mincho"/>
        </w:rPr>
        <w:t>Beskrivelse av behovet</w:t>
      </w:r>
    </w:p>
    <w:p w14:paraId="3496DA41" w14:textId="34E483BE" w:rsidR="2F792F70" w:rsidRPr="00747801" w:rsidRDefault="00E67229" w:rsidP="1D82662D">
      <w:r>
        <w:t xml:space="preserve">Direktoratet for strålevern og atomsikkerthet (DSA) </w:t>
      </w:r>
      <w:r w:rsidR="00CB3713">
        <w:t xml:space="preserve">har behov for å </w:t>
      </w:r>
      <w:r>
        <w:t xml:space="preserve">bytte ut sin </w:t>
      </w:r>
      <w:r w:rsidR="00FD54F4">
        <w:t>væskescintillasjonsteller</w:t>
      </w:r>
      <w:r w:rsidR="00A84238">
        <w:t>.</w:t>
      </w:r>
      <w:r w:rsidR="00614A9B">
        <w:t xml:space="preserve"> </w:t>
      </w:r>
      <w:r w:rsidR="002C2633">
        <w:t>Instrumentet skal brukes for å analysere blant annet sjøvannsprøver og nedbørsprøver for H-3, melkeprøver for Sr-90 og sjøvannsprøver for Ra-226.</w:t>
      </w:r>
      <w:r w:rsidR="00DE569C">
        <w:t xml:space="preserve"> </w:t>
      </w:r>
      <w:r w:rsidR="0078632F" w:rsidRPr="00632203">
        <w:rPr>
          <w:rFonts w:cstheme="minorBidi"/>
        </w:rPr>
        <w:t>Instrumentet skal være egnet for miljø- og beredskapsmålinger ved lave aktivitetsnivåer.</w:t>
      </w:r>
    </w:p>
    <w:p w14:paraId="13B2AC71" w14:textId="558F8DD4" w:rsidR="004E55EA" w:rsidRDefault="00E01771" w:rsidP="004E55EA">
      <w:pPr>
        <w:pStyle w:val="Overskrift2"/>
        <w:spacing w:line="240" w:lineRule="atLeast"/>
        <w:rPr>
          <w:rFonts w:eastAsia="MS Mincho"/>
        </w:rPr>
      </w:pPr>
      <w:r>
        <w:rPr>
          <w:rFonts w:eastAsia="MS Mincho"/>
        </w:rPr>
        <w:t>Krav og kravtyper</w:t>
      </w:r>
    </w:p>
    <w:p w14:paraId="488E1490" w14:textId="77777777" w:rsidR="004E55EA" w:rsidRDefault="004E55EA" w:rsidP="004E55EA">
      <w:pPr>
        <w:pStyle w:val="Overskrift3"/>
        <w:keepLines/>
        <w:widowControl/>
        <w:spacing w:before="40" w:line="240" w:lineRule="auto"/>
      </w:pPr>
      <w:r>
        <w:t>Kundens krav</w:t>
      </w:r>
    </w:p>
    <w:p w14:paraId="0DB7A3EB" w14:textId="77777777" w:rsidR="004E55EA" w:rsidRPr="00FD4F8E" w:rsidRDefault="004E55EA" w:rsidP="004E55EA"/>
    <w:p w14:paraId="59182C69" w14:textId="77777777" w:rsidR="004E55EA" w:rsidRPr="00794019" w:rsidRDefault="004E55EA" w:rsidP="004E55EA">
      <w:pPr>
        <w:ind w:left="2410" w:hanging="2410"/>
        <w:rPr>
          <w:szCs w:val="22"/>
        </w:rPr>
      </w:pPr>
      <w:r>
        <w:rPr>
          <w:szCs w:val="22"/>
        </w:rPr>
        <w:t>Nr.:</w:t>
      </w:r>
      <w:r>
        <w:rPr>
          <w:szCs w:val="22"/>
        </w:rPr>
        <w:tab/>
      </w:r>
      <w:r w:rsidRPr="00794019">
        <w:rPr>
          <w:szCs w:val="22"/>
        </w:rPr>
        <w:t>Kravpunktets unike løpenummer</w:t>
      </w:r>
    </w:p>
    <w:p w14:paraId="0F6CA146" w14:textId="77777777" w:rsidR="004E55EA" w:rsidRPr="00794019" w:rsidRDefault="004E55EA" w:rsidP="004E55EA">
      <w:pPr>
        <w:ind w:left="2410" w:hanging="2410"/>
        <w:rPr>
          <w:szCs w:val="22"/>
        </w:rPr>
      </w:pPr>
      <w:r>
        <w:rPr>
          <w:szCs w:val="22"/>
        </w:rPr>
        <w:t>Beskrivelse:</w:t>
      </w:r>
      <w:r>
        <w:rPr>
          <w:szCs w:val="22"/>
        </w:rPr>
        <w:tab/>
      </w:r>
      <w:r w:rsidRPr="00794019">
        <w:rPr>
          <w:szCs w:val="22"/>
        </w:rPr>
        <w:t>Tekst som beskriver kravet</w:t>
      </w:r>
    </w:p>
    <w:p w14:paraId="5573A7D6" w14:textId="77777777" w:rsidR="004E55EA" w:rsidRPr="00794019" w:rsidRDefault="004E55EA" w:rsidP="004E55EA">
      <w:pPr>
        <w:spacing w:after="120"/>
        <w:ind w:left="2410" w:hanging="2410"/>
        <w:rPr>
          <w:szCs w:val="22"/>
        </w:rPr>
      </w:pPr>
      <w:r>
        <w:rPr>
          <w:szCs w:val="22"/>
        </w:rPr>
        <w:t>Type krav:</w:t>
      </w:r>
      <w:r>
        <w:rPr>
          <w:szCs w:val="22"/>
        </w:rPr>
        <w:tab/>
      </w:r>
      <w:r w:rsidRPr="00794019">
        <w:rPr>
          <w:szCs w:val="22"/>
        </w:rPr>
        <w:t>Se tabell nedenfor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087"/>
      </w:tblGrid>
      <w:tr w:rsidR="004E55EA" w:rsidRPr="00FD0E69" w14:paraId="0C5F80B6" w14:textId="77777777" w:rsidTr="0039007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FA996E" w14:textId="77777777" w:rsidR="004E55EA" w:rsidRPr="00FD0E69" w:rsidRDefault="004E55EA" w:rsidP="007F54D4">
            <w:pPr>
              <w:pStyle w:val="Tabell"/>
              <w:rPr>
                <w:b/>
              </w:rPr>
            </w:pPr>
            <w:r w:rsidRPr="00FD0E69">
              <w:rPr>
                <w:b/>
              </w:rPr>
              <w:t>Absolutte krav (A)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CDEE3" w14:textId="77777777" w:rsidR="004E55EA" w:rsidRPr="00FD0E69" w:rsidRDefault="004E55EA" w:rsidP="007F54D4">
            <w:pPr>
              <w:pStyle w:val="Tabell"/>
            </w:pPr>
            <w:r w:rsidRPr="00FD0E69">
              <w:t>Kravet er viktig og MÅ tilfredsstilles. Kravet er å anse som et minimumskrav.</w:t>
            </w:r>
          </w:p>
        </w:tc>
      </w:tr>
      <w:tr w:rsidR="004E55EA" w:rsidRPr="00FD0E69" w14:paraId="4962B764" w14:textId="77777777" w:rsidTr="0039007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6D97C37" w14:textId="77777777" w:rsidR="004E55EA" w:rsidRPr="00FD0E69" w:rsidRDefault="004E55EA" w:rsidP="007F54D4">
            <w:pPr>
              <w:pStyle w:val="Tabell"/>
              <w:rPr>
                <w:b/>
              </w:rPr>
            </w:pPr>
            <w:r w:rsidRPr="00FD0E69">
              <w:rPr>
                <w:b/>
              </w:rPr>
              <w:t>Absolutte krav (A)*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F295E" w14:textId="77777777" w:rsidR="004E55EA" w:rsidRPr="00FD0E69" w:rsidRDefault="004E55EA" w:rsidP="007F54D4">
            <w:pPr>
              <w:pStyle w:val="Tabell"/>
            </w:pPr>
            <w:r w:rsidRPr="007B244A">
              <w:t>Kravet er viktig og MÅ tilfredsstilles. Kravet er å anse som et minimumskrav, hvor «mer er bedre». Stjerne tilsier at kravet er gjenstand for relativ vurdering.</w:t>
            </w:r>
            <w:r w:rsidRPr="00FD0E69">
              <w:t xml:space="preserve">  </w:t>
            </w:r>
          </w:p>
        </w:tc>
      </w:tr>
      <w:tr w:rsidR="004E55EA" w:rsidRPr="00FD0E69" w14:paraId="4D484C99" w14:textId="77777777" w:rsidTr="0039007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2252AA" w14:textId="77777777" w:rsidR="004E55EA" w:rsidRPr="00FD0E69" w:rsidRDefault="004E55EA" w:rsidP="007F54D4">
            <w:pPr>
              <w:pStyle w:val="Tabell"/>
              <w:rPr>
                <w:b/>
              </w:rPr>
            </w:pPr>
            <w:r w:rsidRPr="00FD0E69">
              <w:rPr>
                <w:b/>
              </w:rPr>
              <w:t>Ønskede krav (B)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A2DB5" w14:textId="77777777" w:rsidR="004E55EA" w:rsidRPr="00FD0E69" w:rsidRDefault="004E55EA" w:rsidP="007F54D4">
            <w:pPr>
              <w:pStyle w:val="Tabell"/>
            </w:pPr>
            <w:r w:rsidRPr="00FD0E69">
              <w:t>Kravet BØR tilfredsstilles, men det er ikke et absolutt krav. Svar vil likevel ha betydning for evaluering av tilbudet.</w:t>
            </w:r>
          </w:p>
        </w:tc>
      </w:tr>
      <w:tr w:rsidR="004E55EA" w:rsidRPr="00FD0E69" w14:paraId="048C885A" w14:textId="77777777" w:rsidTr="0039007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AF6D3C" w14:textId="77777777" w:rsidR="004E55EA" w:rsidRPr="00FD0E69" w:rsidRDefault="004E55EA" w:rsidP="007F54D4">
            <w:pPr>
              <w:pStyle w:val="Tabell"/>
              <w:rPr>
                <w:b/>
              </w:rPr>
            </w:pPr>
            <w:r w:rsidRPr="00FD0E69">
              <w:rPr>
                <w:b/>
              </w:rPr>
              <w:t>Info (I)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86F8" w14:textId="3DBE44F5" w:rsidR="004E55EA" w:rsidRPr="00FD0E69" w:rsidRDefault="004E55EA" w:rsidP="007F54D4">
            <w:pPr>
              <w:pStyle w:val="Tabell"/>
            </w:pPr>
            <w:r w:rsidRPr="00FD0E69">
              <w:t xml:space="preserve">Ikke et direkte krav til leveransen, men leverandøren skal i sin løsningsbeskrivelse gi utfyllende informasjon. Svar </w:t>
            </w:r>
            <w:r w:rsidR="009C755F">
              <w:t>kan</w:t>
            </w:r>
            <w:r w:rsidRPr="00FD0E69">
              <w:t xml:space="preserve"> ha betydning for evaluering av tilbudet.</w:t>
            </w:r>
          </w:p>
        </w:tc>
      </w:tr>
    </w:tbl>
    <w:p w14:paraId="1E579746" w14:textId="77777777" w:rsidR="004E55EA" w:rsidRDefault="004E55EA" w:rsidP="004E55EA">
      <w:pPr>
        <w:ind w:left="2410" w:hanging="2410"/>
        <w:rPr>
          <w:szCs w:val="22"/>
        </w:rPr>
      </w:pPr>
    </w:p>
    <w:p w14:paraId="0CD8B891" w14:textId="77777777" w:rsidR="00E12E9D" w:rsidRDefault="00E12E9D" w:rsidP="004E55EA">
      <w:pPr>
        <w:ind w:left="2410" w:hanging="2410"/>
        <w:rPr>
          <w:szCs w:val="22"/>
        </w:rPr>
      </w:pPr>
    </w:p>
    <w:p w14:paraId="73BD773F" w14:textId="77777777" w:rsidR="00E12E9D" w:rsidRDefault="00E12E9D" w:rsidP="004E55EA">
      <w:pPr>
        <w:ind w:left="2410" w:hanging="2410"/>
        <w:rPr>
          <w:szCs w:val="22"/>
        </w:rPr>
      </w:pPr>
    </w:p>
    <w:p w14:paraId="2B6A5074" w14:textId="08033276" w:rsidR="00F662BF" w:rsidRDefault="00F662BF" w:rsidP="1D82662D">
      <w:pPr>
        <w:ind w:left="2410" w:hanging="2410"/>
      </w:pPr>
    </w:p>
    <w:p w14:paraId="33C3C184" w14:textId="77777777" w:rsidR="00F662BF" w:rsidRDefault="00F662BF" w:rsidP="004E55EA">
      <w:pPr>
        <w:ind w:left="2410" w:hanging="2410"/>
        <w:rPr>
          <w:szCs w:val="22"/>
        </w:rPr>
      </w:pPr>
    </w:p>
    <w:p w14:paraId="5027C546" w14:textId="77777777" w:rsidR="00E12E9D" w:rsidRDefault="00E12E9D" w:rsidP="004E55EA">
      <w:pPr>
        <w:ind w:left="2410" w:hanging="2410"/>
        <w:rPr>
          <w:szCs w:val="22"/>
        </w:rPr>
      </w:pPr>
    </w:p>
    <w:p w14:paraId="21532336" w14:textId="77777777" w:rsidR="004E55EA" w:rsidRDefault="004E55EA" w:rsidP="004E55EA">
      <w:pPr>
        <w:pStyle w:val="Overskrift3"/>
        <w:keepLines/>
        <w:widowControl/>
        <w:spacing w:before="40" w:line="240" w:lineRule="auto"/>
      </w:pPr>
      <w:r>
        <w:t>Leverandørens besvarelse</w:t>
      </w:r>
    </w:p>
    <w:p w14:paraId="0D7A8CBC" w14:textId="77777777" w:rsidR="004E55EA" w:rsidRPr="00FD4F8E" w:rsidRDefault="004E55EA" w:rsidP="004E55EA"/>
    <w:p w14:paraId="3175D207" w14:textId="77777777" w:rsidR="004E55EA" w:rsidRDefault="004E55EA" w:rsidP="004E55EA">
      <w:pPr>
        <w:ind w:left="2410" w:hanging="2410"/>
        <w:rPr>
          <w:szCs w:val="22"/>
        </w:rPr>
      </w:pPr>
      <w:r>
        <w:rPr>
          <w:szCs w:val="22"/>
        </w:rPr>
        <w:t>Tilbys</w:t>
      </w:r>
      <w:r w:rsidRPr="00794019">
        <w:rPr>
          <w:szCs w:val="22"/>
        </w:rPr>
        <w:t>:</w:t>
      </w:r>
      <w:r w:rsidRPr="00794019">
        <w:rPr>
          <w:szCs w:val="22"/>
        </w:rPr>
        <w:tab/>
        <w:t xml:space="preserve">I hvilken grad leverandøren kan tilfredsstille kravet (Ja, Nei, Delvis). For krav som besvares med Delvis, må det i løsningsbeskrivelsen særskilt utdypes hva som ikke kan tilfredsstilles. </w:t>
      </w:r>
    </w:p>
    <w:p w14:paraId="10072632" w14:textId="77777777" w:rsidR="004E55EA" w:rsidRPr="00794019" w:rsidRDefault="004E55EA" w:rsidP="004E55EA">
      <w:pPr>
        <w:ind w:left="2410" w:hanging="2410"/>
        <w:rPr>
          <w:szCs w:val="22"/>
        </w:rPr>
      </w:pPr>
    </w:p>
    <w:p w14:paraId="7D5102DC" w14:textId="77777777" w:rsidR="004E55EA" w:rsidRPr="00794019" w:rsidRDefault="004E55EA" w:rsidP="004E55EA">
      <w:pPr>
        <w:ind w:left="2410" w:hanging="2410"/>
        <w:rPr>
          <w:szCs w:val="22"/>
        </w:rPr>
      </w:pPr>
      <w:r w:rsidRPr="00794019">
        <w:rPr>
          <w:szCs w:val="22"/>
        </w:rPr>
        <w:t>Løsningsbeskrivelse:</w:t>
      </w:r>
      <w:r w:rsidRPr="00794019">
        <w:rPr>
          <w:szCs w:val="22"/>
        </w:rPr>
        <w:tab/>
        <w:t>Utfyllende informasjon om hvordan kravet tilfredsstilles.</w:t>
      </w:r>
    </w:p>
    <w:p w14:paraId="27E7A2B1" w14:textId="77777777" w:rsidR="004E55EA" w:rsidRPr="00794019" w:rsidRDefault="004E55EA" w:rsidP="004E55EA">
      <w:pPr>
        <w:pStyle w:val="Brdtekst"/>
      </w:pPr>
    </w:p>
    <w:p w14:paraId="7C592202" w14:textId="77777777" w:rsidR="004E55EA" w:rsidRPr="00794019" w:rsidRDefault="004E55EA" w:rsidP="004E55EA">
      <w:pPr>
        <w:rPr>
          <w:szCs w:val="22"/>
        </w:rPr>
      </w:pPr>
      <w:r w:rsidRPr="00794019">
        <w:rPr>
          <w:szCs w:val="22"/>
        </w:rPr>
        <w:t xml:space="preserve">Der Leverandøren f.eks. av plasshensyn ikke finner det hensiktsmessig å legge løsningsbeskrivelsen inn i selve kravtabellen, kan beskrivelsen legges i eget </w:t>
      </w:r>
      <w:r>
        <w:rPr>
          <w:szCs w:val="22"/>
        </w:rPr>
        <w:t>v</w:t>
      </w:r>
      <w:r w:rsidRPr="00794019">
        <w:rPr>
          <w:szCs w:val="22"/>
        </w:rPr>
        <w:t xml:space="preserve">edlegg. I så fall skal det i kravtabellen gis referanse til hvor løsningsbeskrivelsen ligger, og det skal i løsningsbeskrivelsen klart fremkomme hvilket krav som utdypes. </w:t>
      </w:r>
    </w:p>
    <w:p w14:paraId="027AB266" w14:textId="77777777" w:rsidR="004E55EA" w:rsidRPr="00794019" w:rsidRDefault="004E55EA" w:rsidP="004E55EA">
      <w:pPr>
        <w:rPr>
          <w:szCs w:val="22"/>
        </w:rPr>
      </w:pPr>
    </w:p>
    <w:p w14:paraId="6BC27446" w14:textId="3E33CBA2" w:rsidR="004E55EA" w:rsidRDefault="004E55EA" w:rsidP="004E55EA">
      <w:pPr>
        <w:rPr>
          <w:szCs w:val="22"/>
        </w:rPr>
      </w:pPr>
      <w:r w:rsidRPr="00794019">
        <w:rPr>
          <w:szCs w:val="22"/>
        </w:rPr>
        <w:t>Leverandøren er selv ansvarlig for å beskrive alle nødvendige løsningselementer for å få en komplett løsning, selv om ikke alle disse er kravsatt.</w:t>
      </w:r>
    </w:p>
    <w:p w14:paraId="009548E5" w14:textId="77777777" w:rsidR="0031037F" w:rsidRDefault="0031037F" w:rsidP="004E55EA">
      <w:pPr>
        <w:rPr>
          <w:szCs w:val="22"/>
        </w:rPr>
      </w:pPr>
    </w:p>
    <w:p w14:paraId="55F772E9" w14:textId="77777777" w:rsidR="0031037F" w:rsidRDefault="0031037F" w:rsidP="004E55EA">
      <w:pPr>
        <w:rPr>
          <w:szCs w:val="22"/>
        </w:rPr>
      </w:pPr>
    </w:p>
    <w:p w14:paraId="4FB654B3" w14:textId="77777777" w:rsidR="0031037F" w:rsidRDefault="0031037F" w:rsidP="004E55EA">
      <w:pPr>
        <w:rPr>
          <w:szCs w:val="22"/>
        </w:rPr>
      </w:pPr>
    </w:p>
    <w:p w14:paraId="3C2E7098" w14:textId="77777777" w:rsidR="0031037F" w:rsidRDefault="0031037F" w:rsidP="004E55EA">
      <w:pPr>
        <w:rPr>
          <w:szCs w:val="22"/>
        </w:rPr>
      </w:pPr>
    </w:p>
    <w:p w14:paraId="59B64200" w14:textId="77777777" w:rsidR="0031037F" w:rsidRDefault="0031037F" w:rsidP="004E55EA">
      <w:pPr>
        <w:rPr>
          <w:szCs w:val="22"/>
        </w:rPr>
      </w:pPr>
    </w:p>
    <w:p w14:paraId="151822D0" w14:textId="77777777" w:rsidR="0031037F" w:rsidRDefault="0031037F" w:rsidP="004E55EA">
      <w:pPr>
        <w:rPr>
          <w:szCs w:val="22"/>
        </w:rPr>
      </w:pPr>
    </w:p>
    <w:p w14:paraId="3E5E2CB3" w14:textId="77777777" w:rsidR="0031037F" w:rsidRDefault="0031037F" w:rsidP="004E55EA">
      <w:pPr>
        <w:rPr>
          <w:szCs w:val="22"/>
        </w:rPr>
      </w:pPr>
    </w:p>
    <w:p w14:paraId="2CEE30F2" w14:textId="77777777" w:rsidR="0031037F" w:rsidRDefault="0031037F" w:rsidP="004E55EA">
      <w:pPr>
        <w:rPr>
          <w:szCs w:val="22"/>
        </w:rPr>
      </w:pPr>
    </w:p>
    <w:p w14:paraId="3FF308D2" w14:textId="77777777" w:rsidR="000B1F60" w:rsidRPr="00C33933" w:rsidRDefault="000B1F60" w:rsidP="004E55EA">
      <w:pPr>
        <w:rPr>
          <w:szCs w:val="22"/>
        </w:rPr>
      </w:pPr>
    </w:p>
    <w:p w14:paraId="1DF388C2" w14:textId="77777777" w:rsidR="004E55EA" w:rsidRPr="00623188" w:rsidRDefault="004E55EA" w:rsidP="004E55EA"/>
    <w:p w14:paraId="22D24089" w14:textId="25C34E56" w:rsidR="004E55EA" w:rsidRDefault="004E55EA" w:rsidP="004E55EA">
      <w:pPr>
        <w:pStyle w:val="Overskrift1"/>
        <w:widowControl/>
        <w:spacing w:after="60" w:line="240" w:lineRule="auto"/>
        <w:jc w:val="left"/>
      </w:pPr>
      <w:bookmarkStart w:id="2" w:name="_Toc377126051"/>
      <w:bookmarkStart w:id="3" w:name="_Toc377126052"/>
      <w:bookmarkStart w:id="4" w:name="_Toc377107769"/>
      <w:bookmarkStart w:id="5" w:name="_Toc377107770"/>
      <w:bookmarkStart w:id="6" w:name="_Toc377107771"/>
      <w:bookmarkStart w:id="7" w:name="_Toc377107772"/>
      <w:bookmarkStart w:id="8" w:name="_Toc377107773"/>
      <w:bookmarkStart w:id="9" w:name="_Toc232433300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Krav til produkte</w:t>
      </w:r>
      <w:r w:rsidR="009145F4">
        <w:t>t</w:t>
      </w:r>
      <w:bookmarkEnd w:id="9"/>
    </w:p>
    <w:p w14:paraId="3A0A5A56" w14:textId="77777777" w:rsidR="004E55EA" w:rsidRDefault="004E55EA" w:rsidP="004E55EA">
      <w:pPr>
        <w:pStyle w:val="Overskrift2"/>
        <w:spacing w:line="240" w:lineRule="atLeast"/>
      </w:pPr>
      <w:r>
        <w:t>Krav</w:t>
      </w:r>
    </w:p>
    <w:p w14:paraId="3A3873BA" w14:textId="77777777" w:rsidR="004E55EA" w:rsidRDefault="004E55EA" w:rsidP="004E55EA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6"/>
        <w:gridCol w:w="4111"/>
        <w:gridCol w:w="1134"/>
        <w:gridCol w:w="1559"/>
        <w:gridCol w:w="991"/>
        <w:gridCol w:w="4637"/>
      </w:tblGrid>
      <w:tr w:rsidR="004E55EA" w:rsidRPr="00CB7268" w14:paraId="66DA3B94" w14:textId="77777777" w:rsidTr="515882A0">
        <w:trPr>
          <w:cantSplit/>
          <w:tblHeader/>
        </w:trPr>
        <w:tc>
          <w:tcPr>
            <w:tcW w:w="2881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2BC8249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Kundens krav</w:t>
            </w:r>
          </w:p>
        </w:tc>
        <w:tc>
          <w:tcPr>
            <w:tcW w:w="211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4DEEA96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Leverandørens besvarelse</w:t>
            </w:r>
          </w:p>
        </w:tc>
      </w:tr>
      <w:tr w:rsidR="004E55EA" w:rsidRPr="00CB7268" w14:paraId="78217D31" w14:textId="77777777" w:rsidTr="515882A0">
        <w:trPr>
          <w:cantSplit/>
          <w:tblHeader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D2C9AB8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>Nr</w:t>
            </w: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3386BA6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Beskrivelse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6867ADF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dokumentasjon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024A65D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krav</w:t>
            </w:r>
          </w:p>
          <w:p w14:paraId="390F003F" w14:textId="77777777" w:rsidR="004E55EA" w:rsidRPr="00CB7268" w:rsidRDefault="004E55EA" w:rsidP="00390077">
            <w:pPr>
              <w:rPr>
                <w:b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0F894F26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Tilbys</w:t>
            </w:r>
          </w:p>
          <w:p w14:paraId="21AE2B9D" w14:textId="77777777" w:rsidR="004E55EA" w:rsidRPr="00CB7268" w:rsidRDefault="004E55EA" w:rsidP="00390077">
            <w:pPr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(Ja/Nei/Delvis)</w:t>
            </w: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1CBF277" w14:textId="77777777" w:rsidR="004E55EA" w:rsidRPr="00CB7268" w:rsidRDefault="004E55EA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 xml:space="preserve">Løsningsbeskrivelse </w:t>
            </w:r>
          </w:p>
        </w:tc>
      </w:tr>
      <w:tr w:rsidR="00256B93" w:rsidRPr="00CB7268" w14:paraId="7BF3884C" w14:textId="77777777" w:rsidTr="515882A0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CCC952" w14:textId="77777777" w:rsidR="00256B93" w:rsidRPr="00CB7268" w:rsidRDefault="00256B93" w:rsidP="00256B93">
            <w:pPr>
              <w:pStyle w:val="Overskrift3"/>
              <w:keepNext w:val="0"/>
              <w:widowControl/>
              <w:spacing w:before="40" w:line="240" w:lineRule="auto"/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5426D4" w14:textId="5F45501B" w:rsidR="00256B93" w:rsidRPr="00F268D1" w:rsidRDefault="00256B93" w:rsidP="002442D4">
            <w:pPr>
              <w:pStyle w:val="Tabell"/>
              <w:rPr>
                <w:rFonts w:cstheme="minorHAnsi"/>
                <w:szCs w:val="22"/>
              </w:rPr>
            </w:pPr>
            <w:r w:rsidRPr="00632203">
              <w:rPr>
                <w:rFonts w:cstheme="minorHAnsi"/>
                <w:szCs w:val="22"/>
              </w:rPr>
              <w:t>Instrumentet skal være basert på væskescintillasjonstelling (LSC).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27D44" w14:textId="2E4D77A2" w:rsidR="00256B93" w:rsidRPr="00CB7268" w:rsidRDefault="00F268D1" w:rsidP="00256B93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6C62E8" w14:textId="011EFEDE" w:rsidR="00256B93" w:rsidRPr="000B6DBA" w:rsidRDefault="00256B93" w:rsidP="00256B93">
            <w:pPr>
              <w:pStyle w:val="Tabell"/>
              <w:jc w:val="center"/>
              <w:rPr>
                <w:b/>
                <w:szCs w:val="22"/>
              </w:rPr>
            </w:pPr>
            <w:r w:rsidRPr="00372CD9"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1B49E1" w14:textId="77777777" w:rsidR="00256B93" w:rsidRPr="00CB7268" w:rsidRDefault="00256B93" w:rsidP="00256B93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E1049" w14:textId="77777777" w:rsidR="00256B93" w:rsidRPr="00CB7268" w:rsidRDefault="00256B93" w:rsidP="00256B93">
            <w:pPr>
              <w:pStyle w:val="Tabell"/>
              <w:rPr>
                <w:color w:val="FF0000"/>
                <w:szCs w:val="22"/>
              </w:rPr>
            </w:pPr>
          </w:p>
        </w:tc>
      </w:tr>
      <w:tr w:rsidR="000F6E8D" w:rsidRPr="00CB7268" w14:paraId="04A64B51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35F18F" w14:textId="77777777" w:rsidR="000F6E8D" w:rsidRPr="00372CD9" w:rsidRDefault="000F6E8D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80E892" w14:textId="228E075F" w:rsidR="000F6E8D" w:rsidRPr="00632203" w:rsidRDefault="000F6E8D" w:rsidP="002442D4">
            <w:pPr>
              <w:pStyle w:val="Tabell"/>
              <w:jc w:val="both"/>
              <w:rPr>
                <w:rFonts w:cstheme="minorHAnsi"/>
                <w:szCs w:val="22"/>
              </w:rPr>
            </w:pPr>
            <w:r w:rsidRPr="00632203">
              <w:rPr>
                <w:rFonts w:cstheme="minorHAnsi"/>
                <w:szCs w:val="22"/>
              </w:rPr>
              <w:t>Instrumentet skal kunne drives på 220–240 V AC, 50 Hz uten ekstern omformer.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6F8EA" w14:textId="32AF86ED" w:rsidR="000F6E8D" w:rsidRPr="00632203" w:rsidRDefault="00E030ED" w:rsidP="0004181D">
            <w:pPr>
              <w:pStyle w:val="Tabell"/>
              <w:rPr>
                <w:rFonts w:cstheme="minorHAnsi"/>
                <w:szCs w:val="22"/>
              </w:rPr>
            </w:pPr>
            <w:r>
              <w:rPr>
                <w:szCs w:val="22"/>
              </w:rPr>
              <w:t>Bekreft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67F49B" w14:textId="3DBD7AD7" w:rsidR="000F6E8D" w:rsidRPr="00372CD9" w:rsidRDefault="000F6E8D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 w:rsidRPr="00372CD9"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1FE913" w14:textId="77777777" w:rsidR="000F6E8D" w:rsidRPr="00CB7268" w:rsidRDefault="000F6E8D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D6707" w14:textId="77777777" w:rsidR="000F6E8D" w:rsidRPr="00CB7268" w:rsidRDefault="000F6E8D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847823" w:rsidRPr="00CB7268" w14:paraId="77EF7AE2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260E8D" w14:textId="77777777" w:rsidR="00847823" w:rsidRPr="00372CD9" w:rsidRDefault="00847823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091435" w14:textId="31BE5207" w:rsidR="00847823" w:rsidRPr="00632203" w:rsidRDefault="00847823" w:rsidP="000F6E8D">
            <w:pPr>
              <w:pStyle w:val="Tabell"/>
              <w:rPr>
                <w:rFonts w:cstheme="minorHAnsi"/>
                <w:szCs w:val="22"/>
              </w:rPr>
            </w:pPr>
            <w:r w:rsidRPr="002D1F5C">
              <w:rPr>
                <w:rFonts w:cstheme="minorHAnsi"/>
                <w:szCs w:val="22"/>
              </w:rPr>
              <w:t>Instrumentet skal støtte absolutt aktivitetsbestemmelse basert på TDCR (Triple Double Coincidence Ratio) eller funksjonelt ekvivalent primærmetode uten</w:t>
            </w:r>
            <w:r w:rsidR="00E215B4">
              <w:rPr>
                <w:rFonts w:cstheme="minorHAnsi"/>
                <w:szCs w:val="22"/>
              </w:rPr>
              <w:t xml:space="preserve"> behov for</w:t>
            </w:r>
            <w:r w:rsidRPr="002D1F5C">
              <w:rPr>
                <w:rFonts w:cstheme="minorHAnsi"/>
                <w:szCs w:val="22"/>
              </w:rPr>
              <w:t xml:space="preserve"> radioaktive standarder.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91F0D" w14:textId="76E79ADA" w:rsidR="00847823" w:rsidRDefault="005D5404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0921D9" w14:textId="569B7538" w:rsidR="00847823" w:rsidRPr="00372CD9" w:rsidRDefault="005D5404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664396E" w14:textId="77777777" w:rsidR="00847823" w:rsidRPr="00CB7268" w:rsidRDefault="00847823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C0241" w14:textId="77777777" w:rsidR="00847823" w:rsidRPr="00CB7268" w:rsidRDefault="00847823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400FF8" w:rsidRPr="00CB7268" w14:paraId="64DE768A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ED3884" w14:textId="77777777" w:rsidR="00400FF8" w:rsidRPr="00372CD9" w:rsidRDefault="00400FF8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9E08C6" w14:textId="65BE370A" w:rsidR="00400FF8" w:rsidRPr="002D1F5C" w:rsidRDefault="00400FF8" w:rsidP="000F6E8D">
            <w:pPr>
              <w:pStyle w:val="Tabell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Instrumentet </w:t>
            </w:r>
            <w:r w:rsidR="00BF6107">
              <w:rPr>
                <w:rFonts w:cstheme="minorHAnsi"/>
                <w:szCs w:val="22"/>
              </w:rPr>
              <w:t>bør</w:t>
            </w:r>
            <w:r>
              <w:rPr>
                <w:rFonts w:cstheme="minorHAnsi"/>
                <w:szCs w:val="22"/>
              </w:rPr>
              <w:t xml:space="preserve"> </w:t>
            </w:r>
            <w:r w:rsidR="009219B3">
              <w:rPr>
                <w:rFonts w:cstheme="minorHAnsi"/>
                <w:szCs w:val="22"/>
              </w:rPr>
              <w:t xml:space="preserve">også </w:t>
            </w:r>
            <w:r w:rsidR="008F6DCB">
              <w:rPr>
                <w:rFonts w:cstheme="minorHAnsi"/>
                <w:szCs w:val="22"/>
              </w:rPr>
              <w:t xml:space="preserve">ha løsning for quench-korreksjon </w:t>
            </w:r>
            <w:r w:rsidR="00D003B4">
              <w:rPr>
                <w:rFonts w:cstheme="minorHAnsi"/>
                <w:szCs w:val="22"/>
              </w:rPr>
              <w:t>gjennom måling med ekstern kilde</w:t>
            </w:r>
            <w:r w:rsidR="00670EBE">
              <w:rPr>
                <w:rFonts w:cstheme="minorHAnsi"/>
                <w:szCs w:val="22"/>
              </w:rPr>
              <w:t>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398A1" w14:textId="054E6AA7" w:rsidR="00400FF8" w:rsidRDefault="00D003B4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C32656" w14:textId="747716A3" w:rsidR="00400FF8" w:rsidRDefault="00BF6107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B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A2A6E2" w14:textId="77777777" w:rsidR="00400FF8" w:rsidRPr="00CB7268" w:rsidRDefault="00400FF8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8E679" w14:textId="77777777" w:rsidR="00400FF8" w:rsidRPr="00CB7268" w:rsidRDefault="00400FF8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847823" w:rsidRPr="00CB7268" w14:paraId="492749B3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B15045" w14:textId="77777777" w:rsidR="00847823" w:rsidRPr="00372CD9" w:rsidRDefault="00847823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2560C0" w14:textId="77777777" w:rsidR="005D5404" w:rsidRPr="002D1F5C" w:rsidRDefault="005D5404" w:rsidP="002442D4">
            <w:pPr>
              <w:spacing w:line="300" w:lineRule="auto"/>
              <w:jc w:val="left"/>
              <w:rPr>
                <w:rFonts w:cstheme="minorHAnsi"/>
                <w:szCs w:val="22"/>
              </w:rPr>
            </w:pPr>
            <w:r w:rsidRPr="002D1F5C">
              <w:rPr>
                <w:rFonts w:eastAsia="Segoe UI" w:cstheme="minorHAnsi"/>
                <w:szCs w:val="22"/>
              </w:rPr>
              <w:t xml:space="preserve">Instrumentet skal kunne kalibreres og/eller verifiseres med hensyn til måleytelse. </w:t>
            </w:r>
          </w:p>
          <w:p w14:paraId="1B614A80" w14:textId="77777777" w:rsidR="00847823" w:rsidRPr="00632203" w:rsidRDefault="00847823" w:rsidP="000F6E8D">
            <w:pPr>
              <w:pStyle w:val="Tabell"/>
              <w:rPr>
                <w:rFonts w:cstheme="minorHAnsi"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3C565" w14:textId="5A59C6C3" w:rsidR="00847823" w:rsidRDefault="005D5404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68BD09" w14:textId="731879A1" w:rsidR="00847823" w:rsidRPr="00372CD9" w:rsidRDefault="003B43BA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28DA29" w14:textId="77777777" w:rsidR="00847823" w:rsidRPr="00CB7268" w:rsidRDefault="00847823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63335" w14:textId="77777777" w:rsidR="00847823" w:rsidRPr="00CB7268" w:rsidRDefault="00847823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3B43BA" w:rsidRPr="00CB7268" w14:paraId="74A93444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DAEAF6" w14:textId="77777777" w:rsidR="003B43BA" w:rsidRPr="00372CD9" w:rsidRDefault="003B43BA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74B84E" w14:textId="2FA4D846" w:rsidR="003B43BA" w:rsidRPr="002D1F5C" w:rsidRDefault="00971DBA" w:rsidP="002442D4">
            <w:pPr>
              <w:spacing w:line="300" w:lineRule="auto"/>
              <w:jc w:val="left"/>
              <w:rPr>
                <w:rFonts w:eastAsia="Segoe UI" w:cstheme="minorHAnsi"/>
                <w:szCs w:val="22"/>
              </w:rPr>
            </w:pPr>
            <w:r w:rsidRPr="003451FE">
              <w:rPr>
                <w:rFonts w:cstheme="minorHAnsi"/>
                <w:szCs w:val="22"/>
              </w:rPr>
              <w:t>Instrumentet skal være egnet for måling av tritium (³H) i vann.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F797A" w14:textId="729C93C0" w:rsidR="003B43BA" w:rsidRDefault="00971DBA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7421CD" w14:textId="2E28DA0D" w:rsidR="003B43BA" w:rsidRDefault="00971DBA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417F33" w14:textId="77777777" w:rsidR="003B43BA" w:rsidRPr="00CB7268" w:rsidRDefault="003B43BA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9BD8A" w14:textId="77777777" w:rsidR="003B43BA" w:rsidRPr="00CB7268" w:rsidRDefault="003B43BA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EA0827" w:rsidRPr="00CB7268" w14:paraId="3D5E78DD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D56B64" w14:textId="77777777" w:rsidR="00EA0827" w:rsidRPr="00372CD9" w:rsidRDefault="00EA0827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85BB8A" w14:textId="7E9BE398" w:rsidR="00EA0827" w:rsidRPr="003451FE" w:rsidRDefault="00EA0827" w:rsidP="0078151E">
            <w:pPr>
              <w:spacing w:line="300" w:lineRule="auto"/>
              <w:jc w:val="left"/>
              <w:rPr>
                <w:rFonts w:cstheme="minorHAnsi"/>
                <w:szCs w:val="22"/>
              </w:rPr>
            </w:pPr>
            <w:r w:rsidRPr="003451FE">
              <w:rPr>
                <w:rFonts w:cstheme="minorHAnsi"/>
                <w:szCs w:val="22"/>
              </w:rPr>
              <w:t xml:space="preserve">Instrumentet skal være egnet for miljø- og beredskapsmålinger ved lave aktivitetsnivåer. </w:t>
            </w:r>
            <w:r w:rsidRPr="003451FE">
              <w:rPr>
                <w:rFonts w:eastAsia="Segoe UI" w:cstheme="minorHAnsi"/>
                <w:szCs w:val="22"/>
              </w:rPr>
              <w:t>Instrumentet skal dokumentere praktisk deteksjonsgrense (MDA) for tritium (³H) i vann i størrelsesorden få Bq/L (typisk rundt 3 Bq/L, men jo lavere desto bedre) uten oppkonsentrering, beregnet i samsvar med ISO 11929, ved representative målebetingelser.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8594D" w14:textId="1C4549DD" w:rsidR="00EA0827" w:rsidRDefault="00EA0827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06B358" w14:textId="11FE0982" w:rsidR="00EA0827" w:rsidRDefault="002A5F8F" w:rsidP="00ED3F4C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A*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01AFEAE" w14:textId="77777777" w:rsidR="00EA0827" w:rsidRPr="00CB7268" w:rsidRDefault="00EA0827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9062B" w14:textId="77777777" w:rsidR="00EA0827" w:rsidRPr="00CB7268" w:rsidRDefault="00EA0827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AD57F8" w:rsidRPr="00CB7268" w14:paraId="64BED37D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6A4141" w14:textId="77777777" w:rsidR="00AD57F8" w:rsidRPr="00372CD9" w:rsidRDefault="00AD57F8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64E01" w14:textId="76E61BC7" w:rsidR="00AD57F8" w:rsidRPr="003451FE" w:rsidRDefault="00AD57F8" w:rsidP="002442D4">
            <w:pPr>
              <w:spacing w:line="300" w:lineRule="auto"/>
              <w:jc w:val="left"/>
              <w:rPr>
                <w:rFonts w:ascii="Formular" w:eastAsia="Segoe UI" w:hAnsi="Formular" w:cs="Segoe UI"/>
                <w:szCs w:val="22"/>
              </w:rPr>
            </w:pPr>
            <w:r w:rsidRPr="003451FE">
              <w:rPr>
                <w:rFonts w:ascii="Formular" w:eastAsia="Segoe UI" w:hAnsi="Formular" w:cs="Segoe UI"/>
                <w:szCs w:val="22"/>
              </w:rPr>
              <w:t xml:space="preserve">Instrumentet skal støtte bestemmelse av Sr-90 via Y-90 </w:t>
            </w:r>
            <w:r>
              <w:rPr>
                <w:rFonts w:ascii="Formular" w:eastAsia="Segoe UI" w:hAnsi="Formular" w:cs="Segoe UI"/>
                <w:szCs w:val="22"/>
              </w:rPr>
              <w:t>(</w:t>
            </w:r>
            <w:r w:rsidRPr="003451FE">
              <w:rPr>
                <w:rFonts w:ascii="Formular" w:eastAsia="Segoe UI" w:hAnsi="Formular" w:cs="Segoe UI"/>
                <w:szCs w:val="22"/>
              </w:rPr>
              <w:t>Cerenkov-stråling). Leverandøren skal dokumentere metode, ytelsesdata og eventuelle begrensninger.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4BB7" w14:textId="6F3C62D8" w:rsidR="00AD57F8" w:rsidRDefault="00BE4D72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946CAB" w14:textId="056915E8" w:rsidR="00AD57F8" w:rsidRDefault="00AD57F8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19B703" w14:textId="77777777" w:rsidR="00AD57F8" w:rsidRPr="00CB7268" w:rsidRDefault="00AD57F8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EAE3B" w14:textId="77777777" w:rsidR="00AD57F8" w:rsidRPr="00CB7268" w:rsidRDefault="00AD57F8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BE4D72" w:rsidRPr="00CB7268" w14:paraId="08C1BAEC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A95CDE" w14:textId="77777777" w:rsidR="00BE4D72" w:rsidRPr="00372CD9" w:rsidRDefault="00BE4D72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5C664D" w14:textId="79AE0A8D" w:rsidR="00BE4D72" w:rsidRPr="003451FE" w:rsidRDefault="00BE4D72" w:rsidP="002442D4">
            <w:pPr>
              <w:spacing w:line="300" w:lineRule="auto"/>
              <w:jc w:val="left"/>
              <w:rPr>
                <w:rFonts w:ascii="Formular" w:eastAsia="Segoe UI" w:hAnsi="Formular" w:cs="Segoe UI"/>
                <w:szCs w:val="22"/>
              </w:rPr>
            </w:pPr>
            <w:r w:rsidRPr="00287E6E">
              <w:rPr>
                <w:rFonts w:eastAsia="Segoe UI" w:cstheme="minorHAnsi"/>
                <w:szCs w:val="22"/>
              </w:rPr>
              <w:t>Instrumentet skal</w:t>
            </w:r>
            <w:r>
              <w:rPr>
                <w:rFonts w:eastAsia="Segoe UI" w:cstheme="minorHAnsi"/>
                <w:szCs w:val="22"/>
              </w:rPr>
              <w:t xml:space="preserve"> ha støtte </w:t>
            </w:r>
            <w:r w:rsidRPr="00287E6E">
              <w:rPr>
                <w:rFonts w:eastAsia="Segoe UI" w:cstheme="minorHAnsi"/>
                <w:szCs w:val="22"/>
              </w:rPr>
              <w:t>for alfa/beta-separasjon.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D4D8C" w14:textId="76BE8D8F" w:rsidR="00BE4D72" w:rsidRDefault="00BE4D72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24C8D4" w14:textId="17D2AE1B" w:rsidR="00BE4D72" w:rsidRDefault="00BE4D72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39461B" w14:textId="77777777" w:rsidR="00BE4D72" w:rsidRPr="00CB7268" w:rsidRDefault="00BE4D72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35286" w14:textId="77777777" w:rsidR="00BE4D72" w:rsidRPr="00CB7268" w:rsidRDefault="00BE4D72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BE4D72" w:rsidRPr="00CB7268" w14:paraId="4B69865B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9A0348" w14:textId="77777777" w:rsidR="00BE4D72" w:rsidRPr="00372CD9" w:rsidRDefault="00BE4D72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7CA869" w14:textId="4952E036" w:rsidR="00BE4D72" w:rsidRPr="00287E6E" w:rsidRDefault="00BE4D72" w:rsidP="002442D4">
            <w:pPr>
              <w:spacing w:line="300" w:lineRule="auto"/>
              <w:jc w:val="left"/>
              <w:rPr>
                <w:rFonts w:eastAsia="Segoe UI" w:cstheme="minorHAnsi"/>
                <w:szCs w:val="22"/>
              </w:rPr>
            </w:pPr>
            <w:r w:rsidRPr="00372CD9">
              <w:rPr>
                <w:rFonts w:ascii="Formular" w:hAnsi="Formular"/>
              </w:rPr>
              <w:t>Instrumentet skal være konstruert for lavbakgrunnsmålinger med passiv og aktiv bakgrunnsreduksjon.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5BA62" w14:textId="69BC40F2" w:rsidR="00BE4D72" w:rsidRDefault="00BE4D72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DC0D35" w14:textId="2FABA781" w:rsidR="00BE4D72" w:rsidRDefault="00BE4D72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F3684B" w14:textId="77777777" w:rsidR="00BE4D72" w:rsidRPr="00CB7268" w:rsidRDefault="00BE4D72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4EE5F" w14:textId="77777777" w:rsidR="00BE4D72" w:rsidRPr="00CB7268" w:rsidRDefault="00BE4D72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AE3093" w:rsidRPr="00CB7268" w14:paraId="5EB23602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36E1DE" w14:textId="77777777" w:rsidR="00AE3093" w:rsidRPr="00372CD9" w:rsidRDefault="00AE3093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83EC46" w14:textId="24CEA054" w:rsidR="00AE3093" w:rsidRPr="00632203" w:rsidRDefault="00A2345B" w:rsidP="000F6E8D">
            <w:pPr>
              <w:pStyle w:val="Tabell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Instrumentet skal ikke veie mer enn 300 kg.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BFF30" w14:textId="32374221" w:rsidR="00AE3093" w:rsidRDefault="00AE3093" w:rsidP="0004181D">
            <w:pPr>
              <w:pStyle w:val="Tabell"/>
              <w:rPr>
                <w:szCs w:val="22"/>
              </w:rPr>
            </w:pPr>
            <w:r>
              <w:rPr>
                <w:szCs w:val="22"/>
              </w:rPr>
              <w:t>Bekreft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49B265" w14:textId="10DFA3F3" w:rsidR="00AE3093" w:rsidRPr="00372CD9" w:rsidRDefault="00AE3093" w:rsidP="000F6E8D">
            <w:pPr>
              <w:pStyle w:val="Tabell"/>
              <w:jc w:val="center"/>
              <w:rPr>
                <w:rFonts w:ascii="Formular" w:hAnsi="Formular"/>
                <w:b/>
                <w:sz w:val="20"/>
              </w:rPr>
            </w:pPr>
            <w:r>
              <w:rPr>
                <w:rFonts w:ascii="Formular" w:hAnsi="Formular"/>
                <w:b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4DC45B" w14:textId="77777777" w:rsidR="00AE3093" w:rsidRPr="00CB7268" w:rsidRDefault="00AE3093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28DAE" w14:textId="77777777" w:rsidR="00AE3093" w:rsidRPr="00CB7268" w:rsidRDefault="00AE3093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0F6E8D" w:rsidRPr="00CB7268" w14:paraId="6CFF0A5D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0D61D7" w14:textId="77777777" w:rsidR="000F6E8D" w:rsidRPr="00372CD9" w:rsidRDefault="000F6E8D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7F8CC8" w14:textId="607CBD44" w:rsidR="000F6E8D" w:rsidRPr="00277D3E" w:rsidRDefault="007470F2" w:rsidP="515882A0">
            <w:pPr>
              <w:pStyle w:val="Tabell"/>
              <w:rPr>
                <w:rFonts w:cstheme="minorBidi"/>
              </w:rPr>
            </w:pPr>
            <w:r>
              <w:rPr>
                <w:rFonts w:ascii="Calibri" w:eastAsia="Calibri" w:hAnsi="Calibri" w:cs="Calibri"/>
                <w:szCs w:val="22"/>
              </w:rPr>
              <w:t>Følgende skal</w:t>
            </w:r>
            <w:r w:rsidR="00E65583">
              <w:rPr>
                <w:rFonts w:ascii="Calibri" w:eastAsia="Calibri" w:hAnsi="Calibri" w:cs="Calibri"/>
                <w:szCs w:val="22"/>
              </w:rPr>
              <w:t xml:space="preserve"> </w:t>
            </w:r>
            <w:r w:rsidR="63A6768E" w:rsidRPr="515882A0">
              <w:rPr>
                <w:rFonts w:ascii="Calibri" w:eastAsia="Calibri" w:hAnsi="Calibri" w:cs="Calibri"/>
                <w:szCs w:val="22"/>
              </w:rPr>
              <w:t>leveres på norsk eller engelsk:</w:t>
            </w:r>
          </w:p>
          <w:p w14:paraId="7A590FF8" w14:textId="1B42D86F" w:rsidR="000F6E8D" w:rsidRPr="00277D3E" w:rsidRDefault="63A6768E" w:rsidP="00594555">
            <w:pPr>
              <w:pStyle w:val="Listeavsnitt"/>
              <w:numPr>
                <w:ilvl w:val="0"/>
                <w:numId w:val="1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installasjonsveiledning</w:t>
            </w:r>
          </w:p>
          <w:p w14:paraId="290B9256" w14:textId="5F36676F" w:rsidR="000F6E8D" w:rsidRPr="00277D3E" w:rsidRDefault="63A6768E" w:rsidP="00594555">
            <w:pPr>
              <w:pStyle w:val="Listeavsnitt"/>
              <w:numPr>
                <w:ilvl w:val="0"/>
                <w:numId w:val="1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brukermanual</w:t>
            </w:r>
          </w:p>
          <w:p w14:paraId="5DC8BA7F" w14:textId="67ACB0BC" w:rsidR="000F6E8D" w:rsidRPr="00277D3E" w:rsidRDefault="63A6768E" w:rsidP="00594555">
            <w:pPr>
              <w:pStyle w:val="Listeavsnitt"/>
              <w:numPr>
                <w:ilvl w:val="0"/>
                <w:numId w:val="1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teknisk dokumentasjon</w:t>
            </w:r>
          </w:p>
          <w:p w14:paraId="626F7C20" w14:textId="73213517" w:rsidR="000F6E8D" w:rsidRPr="00277D3E" w:rsidRDefault="000F6E8D" w:rsidP="00E65583">
            <w:pPr>
              <w:pStyle w:val="Listeavsnitt"/>
              <w:ind w:left="720"/>
              <w:rPr>
                <w:rFonts w:cstheme="minorBidi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9BDC0" w14:textId="01041A34" w:rsidR="000F6E8D" w:rsidRPr="00277D3E" w:rsidRDefault="001272A7" w:rsidP="0004181D">
            <w:pPr>
              <w:pStyle w:val="Tabell"/>
              <w:rPr>
                <w:rFonts w:cstheme="minorHAnsi"/>
                <w:szCs w:val="22"/>
              </w:rPr>
            </w:pPr>
            <w:r w:rsidRPr="00277D3E">
              <w:rPr>
                <w:rFonts w:cstheme="minorHAnsi"/>
                <w:szCs w:val="22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F15EB2" w14:textId="4D5FD383" w:rsidR="000F6E8D" w:rsidRPr="00372CD9" w:rsidRDefault="000F6E8D" w:rsidP="000F6E8D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 w:rsidRPr="00372CD9">
              <w:rPr>
                <w:rFonts w:ascii="Formular" w:hAnsi="Formular"/>
                <w:b/>
                <w:bCs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CA9460" w14:textId="77777777" w:rsidR="000F6E8D" w:rsidRPr="00CB7268" w:rsidRDefault="000F6E8D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B0C2D" w14:textId="77777777" w:rsidR="000F6E8D" w:rsidRPr="00CB7268" w:rsidRDefault="000F6E8D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00972B89" w:rsidRPr="00CB7268" w14:paraId="2C339B9F" w14:textId="77777777" w:rsidTr="0004181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6BDFB6" w14:textId="77777777" w:rsidR="00972B89" w:rsidRPr="00372CD9" w:rsidRDefault="00972B89" w:rsidP="000F6E8D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  <w:sz w:val="20"/>
                <w:szCs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E5ECF1" w14:textId="77777777" w:rsidR="00972B89" w:rsidRDefault="00972B89" w:rsidP="00972B89">
            <w:r w:rsidRPr="515882A0">
              <w:rPr>
                <w:rFonts w:ascii="Calibri" w:eastAsia="Calibri" w:hAnsi="Calibri" w:cs="Calibri"/>
                <w:szCs w:val="22"/>
              </w:rPr>
              <w:t>Leverandøren skal dokumentere:</w:t>
            </w:r>
          </w:p>
          <w:p w14:paraId="59BFACA5" w14:textId="77777777" w:rsidR="00972B89" w:rsidRDefault="00972B89" w:rsidP="00972B89">
            <w:pPr>
              <w:pStyle w:val="Listeavsnitt"/>
              <w:numPr>
                <w:ilvl w:val="0"/>
                <w:numId w:val="9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forutsetninger for installasjon</w:t>
            </w:r>
          </w:p>
          <w:p w14:paraId="294F20A4" w14:textId="77777777" w:rsidR="00972B89" w:rsidRDefault="00972B89" w:rsidP="00972B89">
            <w:pPr>
              <w:pStyle w:val="Listeavsnitt"/>
              <w:numPr>
                <w:ilvl w:val="0"/>
                <w:numId w:val="9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krav til admin-rettigheter</w:t>
            </w:r>
          </w:p>
          <w:p w14:paraId="5BA4003A" w14:textId="77777777" w:rsidR="00972B89" w:rsidRDefault="00972B89" w:rsidP="00972B89">
            <w:pPr>
              <w:pStyle w:val="Listeavsnitt"/>
              <w:numPr>
                <w:ilvl w:val="0"/>
                <w:numId w:val="9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avhengigheter (f.eks. .NET, Java, osv.)</w:t>
            </w:r>
          </w:p>
          <w:p w14:paraId="486B1CFA" w14:textId="05782270" w:rsidR="00972B89" w:rsidRDefault="00972B89" w:rsidP="00972B89">
            <w:pPr>
              <w:pStyle w:val="Listeavsnitt"/>
              <w:numPr>
                <w:ilvl w:val="0"/>
                <w:numId w:val="9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hvordan systemet settes opp på n</w:t>
            </w:r>
            <w:r w:rsidR="00CE3EE0">
              <w:rPr>
                <w:rFonts w:ascii="Calibri" w:eastAsia="Calibri" w:hAnsi="Calibri" w:cs="Calibri"/>
                <w:szCs w:val="22"/>
              </w:rPr>
              <w:t>y PC</w:t>
            </w:r>
          </w:p>
          <w:p w14:paraId="0D722FD9" w14:textId="6A6E2B24" w:rsidR="00972B89" w:rsidRDefault="00972B89" w:rsidP="00972B89">
            <w:pPr>
              <w:pStyle w:val="Tabell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24C6E" w14:textId="4E4E7126" w:rsidR="00972B89" w:rsidRPr="00277D3E" w:rsidRDefault="00CE3EE0" w:rsidP="0004181D">
            <w:pPr>
              <w:pStyle w:val="Tabell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5B056F" w14:textId="1F79E82F" w:rsidR="00972B89" w:rsidRPr="00372CD9" w:rsidRDefault="00CE3EE0" w:rsidP="000F6E8D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>
              <w:rPr>
                <w:rFonts w:ascii="Formular" w:hAnsi="Formular"/>
                <w:b/>
                <w:bCs/>
                <w:sz w:val="20"/>
              </w:rPr>
              <w:t>I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EC3556" w14:textId="77777777" w:rsidR="00972B89" w:rsidRPr="00CB7268" w:rsidRDefault="00972B89" w:rsidP="000F6E8D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6FF0E" w14:textId="77777777" w:rsidR="00972B89" w:rsidRPr="00CB7268" w:rsidRDefault="00972B89" w:rsidP="000F6E8D">
            <w:pPr>
              <w:pStyle w:val="Tabell"/>
              <w:rPr>
                <w:color w:val="FF0000"/>
                <w:szCs w:val="22"/>
              </w:rPr>
            </w:pPr>
          </w:p>
        </w:tc>
      </w:tr>
      <w:tr w:rsidR="6E3B16B0" w14:paraId="1577B901" w14:textId="77777777" w:rsidTr="00594555">
        <w:trPr>
          <w:cantSplit/>
          <w:trHeight w:val="300"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173664" w14:textId="0D4A5016" w:rsidR="6E3B16B0" w:rsidRDefault="6E3B16B0" w:rsidP="00594555">
            <w:pPr>
              <w:pStyle w:val="Overskrift3"/>
              <w:spacing w:line="240" w:lineRule="auto"/>
              <w:rPr>
                <w:rFonts w:ascii="Formular" w:hAnsi="Formular"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EB1BA3" w14:textId="0517C9EB" w:rsidR="19A46074" w:rsidRDefault="19A46074">
            <w:r w:rsidRPr="6E3B16B0">
              <w:rPr>
                <w:rFonts w:ascii="Calibri" w:eastAsia="Calibri" w:hAnsi="Calibri" w:cs="Calibri"/>
                <w:szCs w:val="22"/>
              </w:rPr>
              <w:t>Programvaren skal:</w:t>
            </w:r>
          </w:p>
          <w:p w14:paraId="57FD5634" w14:textId="440754B0" w:rsidR="00E63075" w:rsidRDefault="001C2919" w:rsidP="00594555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cstheme="minorHAnsi"/>
                <w:szCs w:val="22"/>
              </w:rPr>
              <w:t>med</w:t>
            </w:r>
            <w:r w:rsidR="00AE65A0" w:rsidRPr="00292C0B">
              <w:rPr>
                <w:rFonts w:cstheme="minorHAnsi"/>
                <w:szCs w:val="22"/>
              </w:rPr>
              <w:t>følge og være kompatibel med Windows 11.</w:t>
            </w:r>
          </w:p>
          <w:p w14:paraId="1D96E15E" w14:textId="4BA7494B" w:rsidR="19A46074" w:rsidRDefault="19A46074" w:rsidP="00594555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 w:rsidRPr="6E3B16B0">
              <w:rPr>
                <w:rFonts w:ascii="Calibri" w:eastAsia="Calibri" w:hAnsi="Calibri" w:cs="Calibri"/>
                <w:szCs w:val="22"/>
              </w:rPr>
              <w:t xml:space="preserve">fungere </w:t>
            </w:r>
            <w:r w:rsidR="00672F49">
              <w:rPr>
                <w:rFonts w:ascii="Calibri" w:eastAsia="Calibri" w:hAnsi="Calibri" w:cs="Calibri"/>
                <w:szCs w:val="22"/>
              </w:rPr>
              <w:t xml:space="preserve">stabilt </w:t>
            </w:r>
            <w:r w:rsidRPr="6E3B16B0">
              <w:rPr>
                <w:rFonts w:ascii="Calibri" w:eastAsia="Calibri" w:hAnsi="Calibri" w:cs="Calibri"/>
                <w:szCs w:val="22"/>
              </w:rPr>
              <w:t>uten internettilgang</w:t>
            </w:r>
            <w:r w:rsidR="0060389C">
              <w:rPr>
                <w:rFonts w:ascii="Calibri" w:eastAsia="Calibri" w:hAnsi="Calibri" w:cs="Calibri"/>
                <w:szCs w:val="22"/>
              </w:rPr>
              <w:t xml:space="preserve"> (offline</w:t>
            </w:r>
            <w:r w:rsidR="00672F49">
              <w:rPr>
                <w:rFonts w:ascii="Calibri" w:eastAsia="Calibri" w:hAnsi="Calibri" w:cs="Calibri"/>
                <w:szCs w:val="22"/>
              </w:rPr>
              <w:t xml:space="preserve"> drift)</w:t>
            </w:r>
          </w:p>
          <w:p w14:paraId="128AA276" w14:textId="0725EF9F" w:rsidR="19A46074" w:rsidRDefault="19A46074" w:rsidP="00594555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 w:rsidRPr="6E3B16B0">
              <w:rPr>
                <w:rFonts w:ascii="Calibri" w:eastAsia="Calibri" w:hAnsi="Calibri" w:cs="Calibri"/>
                <w:szCs w:val="22"/>
              </w:rPr>
              <w:t>være fullt kompatibel med instrumentet</w:t>
            </w:r>
          </w:p>
          <w:p w14:paraId="6B61EEBC" w14:textId="36EB7D70" w:rsidR="0090285F" w:rsidRPr="00594555" w:rsidRDefault="0090285F" w:rsidP="00341A5F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 w:rsidRPr="00D36E3F">
              <w:rPr>
                <w:rFonts w:cstheme="minorHAnsi"/>
                <w:szCs w:val="22"/>
              </w:rPr>
              <w:t>lagre rådata og bearbeidede resultater for etterprøvbarhet.</w:t>
            </w:r>
          </w:p>
          <w:p w14:paraId="5DE39905" w14:textId="147BB59F" w:rsidR="002E628C" w:rsidRPr="00594555" w:rsidRDefault="003523E4" w:rsidP="00341A5F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l</w:t>
            </w:r>
            <w:r w:rsidR="002E628C">
              <w:rPr>
                <w:rFonts w:eastAsia="Calibri" w:cs="Calibri"/>
                <w:szCs w:val="22"/>
              </w:rPr>
              <w:t>agre data lokalt på PC</w:t>
            </w:r>
          </w:p>
          <w:p w14:paraId="69FC9BB7" w14:textId="71D6A472" w:rsidR="00CC7AE4" w:rsidRPr="00594555" w:rsidRDefault="003F0061" w:rsidP="00341A5F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k</w:t>
            </w:r>
            <w:r w:rsidR="00CC7AE4">
              <w:rPr>
                <w:rFonts w:eastAsia="Calibri" w:cs="Calibri"/>
                <w:szCs w:val="22"/>
              </w:rPr>
              <w:t>unne sikkerhetskopieres manuelt</w:t>
            </w:r>
          </w:p>
          <w:p w14:paraId="28032B76" w14:textId="16238E9C" w:rsidR="00341A5F" w:rsidRPr="00594555" w:rsidRDefault="00341A5F" w:rsidP="00594555">
            <w:pPr>
              <w:pStyle w:val="Listeavsnitt"/>
              <w:numPr>
                <w:ilvl w:val="0"/>
                <w:numId w:val="16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støtte eksport til fil</w:t>
            </w:r>
            <w:r w:rsidR="007C4A69">
              <w:rPr>
                <w:rFonts w:ascii="Calibri" w:eastAsia="Calibri" w:hAnsi="Calibri" w:cs="Calibri"/>
                <w:szCs w:val="22"/>
              </w:rPr>
              <w:t xml:space="preserve"> og kunne generere rapporter i </w:t>
            </w:r>
            <w:r w:rsidR="00F8097F">
              <w:rPr>
                <w:rFonts w:ascii="Calibri" w:eastAsia="Calibri" w:hAnsi="Calibri" w:cs="Calibri"/>
                <w:szCs w:val="22"/>
              </w:rPr>
              <w:t xml:space="preserve">Excel og/eller CSV. 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9F679" w14:textId="0A0E0A9C" w:rsidR="19A46074" w:rsidRDefault="19A46074" w:rsidP="00594555">
            <w:pPr>
              <w:pStyle w:val="Tabell"/>
              <w:rPr>
                <w:rFonts w:cstheme="minorBidi"/>
              </w:rPr>
            </w:pPr>
            <w:r w:rsidRPr="6E3B16B0">
              <w:rPr>
                <w:rFonts w:cstheme="minorBidi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37C78F" w14:textId="55281B33" w:rsidR="19A46074" w:rsidRDefault="19A46074" w:rsidP="00594555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 w:rsidRPr="6E3B16B0">
              <w:rPr>
                <w:rFonts w:ascii="Formular" w:hAnsi="Formular"/>
                <w:b/>
                <w:bCs/>
                <w:sz w:val="20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128147" w14:textId="4354C651" w:rsidR="6E3B16B0" w:rsidRDefault="6E3B16B0" w:rsidP="00594555">
            <w:pPr>
              <w:pStyle w:val="Tabell"/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D8CF5" w14:textId="415836FB" w:rsidR="6E3B16B0" w:rsidRDefault="6E3B16B0" w:rsidP="00594555">
            <w:pPr>
              <w:pStyle w:val="Tabell"/>
              <w:rPr>
                <w:color w:val="FF0000"/>
              </w:rPr>
            </w:pPr>
          </w:p>
        </w:tc>
      </w:tr>
      <w:tr w:rsidR="6E3B16B0" w14:paraId="67AC2730" w14:textId="77777777" w:rsidTr="00594555">
        <w:trPr>
          <w:cantSplit/>
          <w:trHeight w:val="300"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47A692" w14:textId="256870A4" w:rsidR="6E3B16B0" w:rsidRDefault="6E3B16B0" w:rsidP="00572946">
            <w:pPr>
              <w:pStyle w:val="Overskrift3"/>
              <w:spacing w:line="240" w:lineRule="auto"/>
              <w:rPr>
                <w:rFonts w:ascii="Formular" w:hAnsi="Formular"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CC2AB6" w14:textId="1A487B9F" w:rsidR="6E3B16B0" w:rsidRDefault="11E66BFF" w:rsidP="515882A0">
            <w:r w:rsidRPr="515882A0">
              <w:rPr>
                <w:rFonts w:ascii="Calibri" w:eastAsia="Calibri" w:hAnsi="Calibri" w:cs="Calibri"/>
                <w:szCs w:val="22"/>
              </w:rPr>
              <w:t>Leverandøren skal beskrive:</w:t>
            </w:r>
          </w:p>
          <w:p w14:paraId="1882306A" w14:textId="6C274F4E" w:rsidR="6E3B16B0" w:rsidRDefault="11E66BFF" w:rsidP="00572946">
            <w:pPr>
              <w:pStyle w:val="Listeavsnitt"/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hvor lenge programvaren støttes på valgt OS</w:t>
            </w:r>
          </w:p>
          <w:p w14:paraId="7672A76A" w14:textId="0FE84F18" w:rsidR="00E63075" w:rsidRDefault="11E66BFF" w:rsidP="00D24ACA">
            <w:pPr>
              <w:pStyle w:val="Listeavsnitt"/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kompatibilitet ved fremtidige OS-</w:t>
            </w:r>
          </w:p>
          <w:p w14:paraId="767CB41C" w14:textId="303369E7" w:rsidR="00096019" w:rsidRPr="00572946" w:rsidRDefault="00E63075" w:rsidP="00572946">
            <w:pPr>
              <w:pStyle w:val="Listeavsnitt"/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Eventuelle eksportmuligheter (f. eks til databaser)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3D13D" w14:textId="3B6A30B9" w:rsidR="6E3B16B0" w:rsidRDefault="11E66BFF" w:rsidP="00572946">
            <w:pPr>
              <w:pStyle w:val="Tabell"/>
              <w:rPr>
                <w:rFonts w:cstheme="minorBidi"/>
              </w:rPr>
            </w:pPr>
            <w:r w:rsidRPr="515882A0">
              <w:rPr>
                <w:rFonts w:cstheme="minorBidi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F3B8C5" w14:textId="3CC30630" w:rsidR="6E3B16B0" w:rsidRDefault="0061766C" w:rsidP="00572946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 w:rsidRPr="00E55701">
              <w:rPr>
                <w:rFonts w:ascii="Formular" w:hAnsi="Formular"/>
                <w:b/>
                <w:bCs/>
                <w:sz w:val="20"/>
              </w:rPr>
              <w:t>I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0518AA" w14:textId="4819FC49" w:rsidR="6E3B16B0" w:rsidRDefault="6E3B16B0" w:rsidP="00572946">
            <w:pPr>
              <w:pStyle w:val="Tabell"/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A9580" w14:textId="5DB40137" w:rsidR="6E3B16B0" w:rsidRDefault="6E3B16B0" w:rsidP="00572946">
            <w:pPr>
              <w:pStyle w:val="Tabell"/>
              <w:rPr>
                <w:color w:val="FF0000"/>
              </w:rPr>
            </w:pPr>
          </w:p>
        </w:tc>
      </w:tr>
      <w:tr w:rsidR="515882A0" w14:paraId="085C054A" w14:textId="77777777" w:rsidTr="00572946">
        <w:trPr>
          <w:cantSplit/>
          <w:trHeight w:val="300"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FE885" w14:textId="3D789AC9" w:rsidR="515882A0" w:rsidRDefault="515882A0" w:rsidP="00572946">
            <w:pPr>
              <w:pStyle w:val="Overskrift3"/>
              <w:spacing w:line="240" w:lineRule="auto"/>
              <w:rPr>
                <w:rFonts w:ascii="Formular" w:hAnsi="Formular"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07DEFD" w14:textId="65ED3D6D" w:rsidR="07C251D7" w:rsidRDefault="07C251D7">
            <w:r w:rsidRPr="515882A0">
              <w:rPr>
                <w:rFonts w:ascii="Calibri" w:eastAsia="Calibri" w:hAnsi="Calibri" w:cs="Calibri"/>
                <w:szCs w:val="22"/>
              </w:rPr>
              <w:t>Leverandøren skal beskrive:</w:t>
            </w:r>
          </w:p>
          <w:p w14:paraId="787C235D" w14:textId="6E2F6692" w:rsidR="07C251D7" w:rsidRDefault="07C251D7" w:rsidP="00572946">
            <w:pPr>
              <w:pStyle w:val="Listeavsnitt"/>
              <w:numPr>
                <w:ilvl w:val="0"/>
                <w:numId w:val="1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lisensmodell</w:t>
            </w:r>
          </w:p>
          <w:p w14:paraId="13DE2111" w14:textId="3C6D360B" w:rsidR="07C251D7" w:rsidRDefault="07C251D7" w:rsidP="00572946">
            <w:pPr>
              <w:pStyle w:val="Listeavsnitt"/>
              <w:numPr>
                <w:ilvl w:val="0"/>
                <w:numId w:val="1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krav til aktivering</w:t>
            </w:r>
          </w:p>
          <w:p w14:paraId="5630A887" w14:textId="671B5816" w:rsidR="07C251D7" w:rsidRDefault="07C251D7" w:rsidP="00572946">
            <w:pPr>
              <w:pStyle w:val="Listeavsnitt"/>
              <w:numPr>
                <w:ilvl w:val="0"/>
                <w:numId w:val="1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om lisensen fungerer offline</w:t>
            </w:r>
          </w:p>
          <w:p w14:paraId="613588E6" w14:textId="42A45ECB" w:rsidR="07C251D7" w:rsidRDefault="07C251D7" w:rsidP="00572946">
            <w:pPr>
              <w:pStyle w:val="Listeavsnitt"/>
              <w:numPr>
                <w:ilvl w:val="0"/>
                <w:numId w:val="1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hva som skjer ved PC-bytte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DD008" w14:textId="32A8D022" w:rsidR="07C251D7" w:rsidRDefault="07C251D7" w:rsidP="00572946">
            <w:pPr>
              <w:pStyle w:val="Tabell"/>
              <w:rPr>
                <w:rFonts w:cstheme="minorBidi"/>
              </w:rPr>
            </w:pPr>
            <w:r w:rsidRPr="515882A0">
              <w:rPr>
                <w:rFonts w:cstheme="minorBidi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F4E1E3" w14:textId="65B4901C" w:rsidR="07C251D7" w:rsidRDefault="007470F2" w:rsidP="00572946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>
              <w:rPr>
                <w:rFonts w:ascii="Formular" w:hAnsi="Formular"/>
                <w:b/>
                <w:bCs/>
                <w:sz w:val="20"/>
              </w:rPr>
              <w:t>I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CA8DED" w14:textId="67247439" w:rsidR="515882A0" w:rsidRDefault="515882A0" w:rsidP="00572946">
            <w:pPr>
              <w:pStyle w:val="Tabell"/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56A18" w14:textId="564A79F1" w:rsidR="515882A0" w:rsidRDefault="515882A0" w:rsidP="00572946">
            <w:pPr>
              <w:pStyle w:val="Tabell"/>
              <w:rPr>
                <w:color w:val="FF0000"/>
              </w:rPr>
            </w:pPr>
          </w:p>
        </w:tc>
      </w:tr>
      <w:tr w:rsidR="515882A0" w14:paraId="661EB423" w14:textId="77777777" w:rsidTr="00572946">
        <w:trPr>
          <w:cantSplit/>
          <w:trHeight w:val="300"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207538" w14:textId="44630231" w:rsidR="515882A0" w:rsidRDefault="515882A0" w:rsidP="00572946">
            <w:pPr>
              <w:pStyle w:val="Overskrift3"/>
              <w:spacing w:line="240" w:lineRule="auto"/>
              <w:rPr>
                <w:rFonts w:ascii="Formular" w:hAnsi="Formular"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CFEDA4" w14:textId="32BFE0BC" w:rsidR="07C251D7" w:rsidRDefault="07C251D7">
            <w:r w:rsidRPr="515882A0">
              <w:rPr>
                <w:rFonts w:ascii="Calibri" w:eastAsia="Calibri" w:hAnsi="Calibri" w:cs="Calibri"/>
                <w:szCs w:val="22"/>
              </w:rPr>
              <w:t>Leverandøren skal beskrive:</w:t>
            </w:r>
          </w:p>
          <w:p w14:paraId="0FE54982" w14:textId="2718F5FD" w:rsidR="07C251D7" w:rsidRDefault="07C251D7" w:rsidP="00572946">
            <w:pPr>
              <w:pStyle w:val="Listeavsnitt"/>
              <w:numPr>
                <w:ilvl w:val="0"/>
                <w:numId w:val="12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hvordan oppdateringer distribueres offline</w:t>
            </w:r>
          </w:p>
          <w:p w14:paraId="1601547B" w14:textId="44E3F13B" w:rsidR="07C251D7" w:rsidRDefault="07C251D7" w:rsidP="00572946">
            <w:pPr>
              <w:pStyle w:val="Listeavsnitt"/>
              <w:numPr>
                <w:ilvl w:val="0"/>
                <w:numId w:val="12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om oppdateringer kan installeres via fil (USB e.l.)</w:t>
            </w:r>
          </w:p>
          <w:p w14:paraId="37204BB8" w14:textId="22FB51AC" w:rsidR="07C251D7" w:rsidRDefault="07C251D7" w:rsidP="00572946">
            <w:pPr>
              <w:pStyle w:val="Listeavsnitt"/>
              <w:numPr>
                <w:ilvl w:val="0"/>
                <w:numId w:val="12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hvordan sikkerhet og vedlikehold ivaretas uten nett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05AD6" w14:textId="06E83D76" w:rsidR="07C251D7" w:rsidRDefault="07C251D7" w:rsidP="00572946">
            <w:pPr>
              <w:pStyle w:val="Tabell"/>
              <w:rPr>
                <w:rFonts w:cstheme="minorBidi"/>
              </w:rPr>
            </w:pPr>
            <w:r w:rsidRPr="515882A0">
              <w:rPr>
                <w:rFonts w:cstheme="minorBidi"/>
              </w:rPr>
              <w:t>Bekreft og beskriv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63621" w14:textId="09956894" w:rsidR="07C251D7" w:rsidRDefault="0019122A" w:rsidP="00572946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>
              <w:rPr>
                <w:rFonts w:ascii="Formular" w:hAnsi="Formular"/>
                <w:b/>
                <w:bCs/>
                <w:sz w:val="20"/>
              </w:rPr>
              <w:t>I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07C055" w14:textId="242ADB5E" w:rsidR="515882A0" w:rsidRDefault="515882A0" w:rsidP="00572946">
            <w:pPr>
              <w:pStyle w:val="Tabell"/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CFF00" w14:textId="3DE3F434" w:rsidR="515882A0" w:rsidRDefault="515882A0" w:rsidP="00572946">
            <w:pPr>
              <w:pStyle w:val="Tabell"/>
              <w:rPr>
                <w:color w:val="FF0000"/>
              </w:rPr>
            </w:pPr>
          </w:p>
        </w:tc>
      </w:tr>
    </w:tbl>
    <w:p w14:paraId="25ED7A0D" w14:textId="77777777" w:rsidR="000610F6" w:rsidRDefault="000610F6" w:rsidP="004E55EA"/>
    <w:p w14:paraId="461A3599" w14:textId="77777777" w:rsidR="00C53E01" w:rsidRDefault="00C53E01" w:rsidP="004E55EA"/>
    <w:p w14:paraId="334CE093" w14:textId="77777777" w:rsidR="00C53E01" w:rsidRDefault="00C53E01" w:rsidP="004E55EA"/>
    <w:p w14:paraId="5D3AE8A5" w14:textId="77777777" w:rsidR="00377FB4" w:rsidRDefault="00377FB4" w:rsidP="004E55EA"/>
    <w:p w14:paraId="5630C20C" w14:textId="77777777" w:rsidR="00377FB4" w:rsidRDefault="00377FB4" w:rsidP="004E55EA"/>
    <w:p w14:paraId="094D2B02" w14:textId="77777777" w:rsidR="00377FB4" w:rsidRDefault="00377FB4" w:rsidP="004E55EA"/>
    <w:p w14:paraId="38C45852" w14:textId="77777777" w:rsidR="00377FB4" w:rsidRDefault="00377FB4" w:rsidP="004E55EA"/>
    <w:p w14:paraId="5D7742B6" w14:textId="77777777" w:rsidR="00377FB4" w:rsidRDefault="00377FB4" w:rsidP="004E55EA"/>
    <w:p w14:paraId="1B53CB50" w14:textId="77777777" w:rsidR="00377FB4" w:rsidRDefault="00377FB4" w:rsidP="004E55EA"/>
    <w:p w14:paraId="4ADE5079" w14:textId="77777777" w:rsidR="00C53E01" w:rsidRDefault="00C53E01" w:rsidP="004E55EA"/>
    <w:p w14:paraId="4D5D99C8" w14:textId="104EFD17" w:rsidR="00D81A91" w:rsidRDefault="00D81A91" w:rsidP="00D81A91">
      <w:pPr>
        <w:pStyle w:val="Overskrift1"/>
        <w:widowControl/>
        <w:spacing w:after="60" w:line="240" w:lineRule="auto"/>
        <w:jc w:val="left"/>
      </w:pPr>
      <w:bookmarkStart w:id="10" w:name="_Toc232433301"/>
      <w:r>
        <w:lastRenderedPageBreak/>
        <w:t>Krav til</w:t>
      </w:r>
      <w:r w:rsidR="00AD3EDE">
        <w:t xml:space="preserve"> installasjon</w:t>
      </w:r>
      <w:r w:rsidR="00136636">
        <w:t xml:space="preserve">, </w:t>
      </w:r>
      <w:r w:rsidR="003A4DEE">
        <w:t>opplæring</w:t>
      </w:r>
      <w:r w:rsidR="009E3B02">
        <w:t xml:space="preserve"> </w:t>
      </w:r>
      <w:r w:rsidR="00136636">
        <w:t>og leveringstid</w:t>
      </w:r>
      <w:bookmarkEnd w:id="10"/>
    </w:p>
    <w:p w14:paraId="5CC59378" w14:textId="77777777" w:rsidR="00A14A6E" w:rsidRPr="00A14A6E" w:rsidRDefault="00A14A6E" w:rsidP="00A14A6E">
      <w:pPr>
        <w:numPr>
          <w:ilvl w:val="1"/>
          <w:numId w:val="23"/>
        </w:numPr>
        <w:rPr>
          <w:b/>
          <w:bCs/>
          <w:lang w:val="en-GB"/>
        </w:rPr>
      </w:pPr>
      <w:r w:rsidRPr="00A14A6E">
        <w:rPr>
          <w:b/>
          <w:bCs/>
          <w:lang w:val="en-GB"/>
        </w:rPr>
        <w:t>Krav</w:t>
      </w:r>
    </w:p>
    <w:p w14:paraId="04F8C6E5" w14:textId="77777777" w:rsidR="00A14A6E" w:rsidRDefault="00A14A6E" w:rsidP="00A14A6E">
      <w:bookmarkStart w:id="11" w:name="_Toc377126069"/>
      <w:bookmarkStart w:id="12" w:name="_Toc377126068"/>
      <w:bookmarkStart w:id="13" w:name="_Toc377126067"/>
      <w:bookmarkEnd w:id="11"/>
      <w:bookmarkEnd w:id="12"/>
      <w:bookmarkEnd w:id="13"/>
    </w:p>
    <w:tbl>
      <w:tblPr>
        <w:tblW w:w="13277" w:type="dxa"/>
        <w:tblLayout w:type="fixed"/>
        <w:tblLook w:val="0000" w:firstRow="0" w:lastRow="0" w:firstColumn="0" w:lastColumn="0" w:noHBand="0" w:noVBand="0"/>
      </w:tblPr>
      <w:tblGrid>
        <w:gridCol w:w="1770"/>
        <w:gridCol w:w="3829"/>
        <w:gridCol w:w="1832"/>
        <w:gridCol w:w="675"/>
        <w:gridCol w:w="931"/>
        <w:gridCol w:w="4240"/>
      </w:tblGrid>
      <w:tr w:rsidR="00504743" w:rsidRPr="00CB7268" w14:paraId="14258189" w14:textId="77777777" w:rsidTr="515882A0">
        <w:trPr>
          <w:cantSplit/>
          <w:tblHeader/>
        </w:trPr>
        <w:tc>
          <w:tcPr>
            <w:tcW w:w="81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0EEC007D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Kundens krav</w:t>
            </w:r>
          </w:p>
        </w:tc>
        <w:tc>
          <w:tcPr>
            <w:tcW w:w="51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0EDB7509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Leverandørens besvarelse</w:t>
            </w:r>
          </w:p>
        </w:tc>
      </w:tr>
      <w:tr w:rsidR="00504743" w:rsidRPr="00CB7268" w14:paraId="629591F5" w14:textId="77777777" w:rsidTr="515882A0">
        <w:trPr>
          <w:cantSplit/>
          <w:tblHeader/>
        </w:trPr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DE71F23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>Nr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6A26EAA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Beskrivelse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07C276E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dokumentasjon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6017F39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krav</w:t>
            </w:r>
          </w:p>
          <w:p w14:paraId="327AACDD" w14:textId="77777777" w:rsidR="00504743" w:rsidRPr="00CB7268" w:rsidRDefault="00504743" w:rsidP="00390077">
            <w:pPr>
              <w:rPr>
                <w:b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27465734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Tilbys</w:t>
            </w:r>
          </w:p>
          <w:p w14:paraId="508C3337" w14:textId="77777777" w:rsidR="00504743" w:rsidRPr="00CB7268" w:rsidRDefault="00504743" w:rsidP="00390077">
            <w:pPr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(Ja/Nei/Delvis)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2D95B034" w14:textId="77777777" w:rsidR="00504743" w:rsidRPr="00CB7268" w:rsidRDefault="00504743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 xml:space="preserve">Løsningsbeskrivelse </w:t>
            </w:r>
          </w:p>
        </w:tc>
      </w:tr>
      <w:tr w:rsidR="00504743" w:rsidRPr="00CB7268" w14:paraId="6CE3EB5F" w14:textId="77777777" w:rsidTr="0004181D">
        <w:trPr>
          <w:cantSplit/>
        </w:trPr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0D4065" w14:textId="77777777" w:rsidR="00504743" w:rsidRPr="00372CD9" w:rsidRDefault="00504743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9FBBB2" w14:textId="77777777" w:rsidR="009E3B02" w:rsidRDefault="005561F7" w:rsidP="005A7D4F">
            <w:pPr>
              <w:pStyle w:val="Tabell"/>
              <w:rPr>
                <w:rFonts w:ascii="Formular" w:hAnsi="Formular"/>
              </w:rPr>
            </w:pPr>
            <w:r>
              <w:rPr>
                <w:rFonts w:ascii="Formular" w:hAnsi="Formular"/>
              </w:rPr>
              <w:t>M</w:t>
            </w:r>
            <w:r w:rsidR="00E812AF" w:rsidRPr="00372CD9">
              <w:rPr>
                <w:rFonts w:ascii="Formular" w:hAnsi="Formular"/>
              </w:rPr>
              <w:t>ontering og installasjon av instrumentet</w:t>
            </w:r>
            <w:r w:rsidR="00B519DD">
              <w:rPr>
                <w:rFonts w:ascii="Formular" w:hAnsi="Formular"/>
              </w:rPr>
              <w:t xml:space="preserve"> s</w:t>
            </w:r>
            <w:r w:rsidR="00D318DB">
              <w:rPr>
                <w:rFonts w:ascii="Formular" w:hAnsi="Formular"/>
              </w:rPr>
              <w:t>kal inngå i tilbudet.</w:t>
            </w:r>
          </w:p>
          <w:p w14:paraId="61F07859" w14:textId="77777777" w:rsidR="005A7D4F" w:rsidRDefault="005A7D4F" w:rsidP="005A7D4F">
            <w:pPr>
              <w:jc w:val="left"/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Oppdragsgiver anskaffer selv PC. Leverandøren skal derfor</w:t>
            </w:r>
            <w:r>
              <w:rPr>
                <w:rFonts w:ascii="Calibri" w:eastAsia="Calibri" w:hAnsi="Calibri" w:cs="Calibri"/>
                <w:szCs w:val="22"/>
              </w:rPr>
              <w:t xml:space="preserve"> inkludere</w:t>
            </w:r>
            <w:r w:rsidRPr="515882A0">
              <w:rPr>
                <w:rFonts w:ascii="Calibri" w:eastAsia="Calibri" w:hAnsi="Calibri" w:cs="Calibri"/>
                <w:szCs w:val="22"/>
              </w:rPr>
              <w:t>:</w:t>
            </w:r>
          </w:p>
          <w:p w14:paraId="6145E29E" w14:textId="77777777" w:rsidR="005A7D4F" w:rsidRDefault="005A7D4F" w:rsidP="005A7D4F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installasjon av</w:t>
            </w:r>
            <w:r w:rsidRPr="515882A0">
              <w:rPr>
                <w:rFonts w:ascii="Calibri" w:eastAsia="Calibri" w:hAnsi="Calibri" w:cs="Calibri"/>
                <w:szCs w:val="22"/>
              </w:rPr>
              <w:t xml:space="preserve"> programvare på oppdragsgivers PC</w:t>
            </w:r>
          </w:p>
          <w:p w14:paraId="5113C401" w14:textId="77777777" w:rsidR="005A7D4F" w:rsidRDefault="005A7D4F" w:rsidP="005A7D4F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koble og konfigurere instrumentet</w:t>
            </w:r>
          </w:p>
          <w:p w14:paraId="596B1C09" w14:textId="1BE9074C" w:rsidR="005A7D4F" w:rsidRPr="002E5D07" w:rsidRDefault="005A7D4F" w:rsidP="002E5D07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teste at systemet fungerer</w:t>
            </w:r>
          </w:p>
          <w:p w14:paraId="7D1F67F2" w14:textId="77777777" w:rsidR="005A7D4F" w:rsidRPr="00126143" w:rsidRDefault="005A7D4F" w:rsidP="005A7D4F">
            <w:pPr>
              <w:jc w:val="left"/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Det skal fremgå:</w:t>
            </w:r>
          </w:p>
          <w:p w14:paraId="38E3B796" w14:textId="77777777" w:rsidR="005A7D4F" w:rsidRDefault="005A7D4F" w:rsidP="005A7D4F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 xml:space="preserve">forventet </w:t>
            </w:r>
            <w:r w:rsidRPr="515882A0">
              <w:rPr>
                <w:rFonts w:ascii="Calibri" w:eastAsia="Calibri" w:hAnsi="Calibri" w:cs="Calibri"/>
                <w:szCs w:val="22"/>
              </w:rPr>
              <w:t>tidsbruk</w:t>
            </w:r>
          </w:p>
          <w:p w14:paraId="1306B4F6" w14:textId="77777777" w:rsidR="005A7D4F" w:rsidRDefault="005A7D4F" w:rsidP="005A7D4F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behov for lokal støtte</w:t>
            </w:r>
          </w:p>
          <w:p w14:paraId="0358EF14" w14:textId="77777777" w:rsidR="005A7D4F" w:rsidRDefault="005A7D4F" w:rsidP="005A7D4F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Eventuelle krav til nødvendige porter (USB, seriell etc.)</w:t>
            </w:r>
          </w:p>
          <w:p w14:paraId="063B6E9D" w14:textId="7D3BE95C" w:rsidR="005A7D4F" w:rsidRDefault="005A7D4F" w:rsidP="005A7D4F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Krav til eventuelle spesielle drivere eller komponen</w:t>
            </w:r>
            <w:r w:rsidR="00090C3F">
              <w:rPr>
                <w:rFonts w:ascii="Calibri" w:eastAsia="Calibri" w:hAnsi="Calibri" w:cs="Calibri"/>
                <w:szCs w:val="22"/>
              </w:rPr>
              <w:t>ter</w:t>
            </w:r>
          </w:p>
          <w:p w14:paraId="5A6C14BE" w14:textId="7E746B53" w:rsidR="005A7D4F" w:rsidRPr="00372CD9" w:rsidRDefault="005A7D4F" w:rsidP="005A7D4F">
            <w:pPr>
              <w:pStyle w:val="Tabell"/>
              <w:rPr>
                <w:rFonts w:ascii="Formular" w:hAnsi="Formular" w:cstheme="minorHAnsi"/>
              </w:rPr>
            </w:pP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4A3BF" w14:textId="772B7F04" w:rsidR="00504743" w:rsidRPr="00372CD9" w:rsidRDefault="00090C3F" w:rsidP="0004181D">
            <w:pPr>
              <w:pStyle w:val="Tabell"/>
              <w:rPr>
                <w:rFonts w:ascii="Formular" w:hAnsi="Formular"/>
                <w:szCs w:val="22"/>
              </w:rPr>
            </w:pPr>
            <w:r>
              <w:rPr>
                <w:rFonts w:ascii="Formular" w:hAnsi="Formular"/>
                <w:szCs w:val="22"/>
              </w:rPr>
              <w:t>Bekreft og beskriv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EAD7B6" w14:textId="3BE2FF7A" w:rsidR="00504743" w:rsidRPr="00372CD9" w:rsidRDefault="00E812AF" w:rsidP="00390077">
            <w:pPr>
              <w:pStyle w:val="Tabell"/>
              <w:jc w:val="center"/>
              <w:rPr>
                <w:rFonts w:ascii="Formular" w:hAnsi="Formular"/>
                <w:b/>
                <w:szCs w:val="22"/>
              </w:rPr>
            </w:pPr>
            <w:r w:rsidRPr="00372CD9">
              <w:rPr>
                <w:rFonts w:ascii="Formular" w:hAnsi="Formular"/>
                <w:b/>
                <w:szCs w:val="22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624EBD" w14:textId="77777777" w:rsidR="00504743" w:rsidRPr="00CB7268" w:rsidRDefault="00504743" w:rsidP="00390077">
            <w:pPr>
              <w:pStyle w:val="Tabell"/>
              <w:rPr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37888" w14:textId="77777777" w:rsidR="00504743" w:rsidRPr="00CB7268" w:rsidRDefault="00504743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515882A0" w14:paraId="4810FA65" w14:textId="77777777" w:rsidTr="0004181D">
        <w:trPr>
          <w:cantSplit/>
          <w:trHeight w:val="300"/>
        </w:trPr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2CDE57" w14:textId="26F25921" w:rsidR="515882A0" w:rsidRDefault="515882A0" w:rsidP="00126143">
            <w:pPr>
              <w:pStyle w:val="Overskrift3"/>
              <w:spacing w:line="240" w:lineRule="auto"/>
              <w:rPr>
                <w:rFonts w:ascii="Formular" w:hAnsi="Formular"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F5B2EC" w14:textId="1E82B8A5" w:rsidR="515882A0" w:rsidRDefault="00A54BA2" w:rsidP="001443B6">
            <w:pPr>
              <w:jc w:val="left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 xml:space="preserve">Grunnleggende </w:t>
            </w:r>
            <w:r w:rsidR="001443B6">
              <w:rPr>
                <w:rFonts w:ascii="Calibri" w:eastAsia="Calibri" w:hAnsi="Calibri" w:cs="Calibri"/>
                <w:szCs w:val="22"/>
              </w:rPr>
              <w:t>bruker</w:t>
            </w:r>
            <w:r>
              <w:rPr>
                <w:rFonts w:ascii="Calibri" w:eastAsia="Calibri" w:hAnsi="Calibri" w:cs="Calibri"/>
                <w:szCs w:val="22"/>
              </w:rPr>
              <w:t xml:space="preserve">opplæring skal være inkludert i leveransen. </w:t>
            </w:r>
            <w:r w:rsidR="515882A0" w:rsidRPr="515882A0">
              <w:rPr>
                <w:rFonts w:ascii="Calibri" w:eastAsia="Calibri" w:hAnsi="Calibri" w:cs="Calibri"/>
                <w:szCs w:val="22"/>
              </w:rPr>
              <w:t>Opplæring skal inkludere:</w:t>
            </w:r>
          </w:p>
          <w:p w14:paraId="2FF220F4" w14:textId="13DE7415" w:rsidR="515882A0" w:rsidRDefault="515882A0" w:rsidP="001443B6">
            <w:pPr>
              <w:pStyle w:val="Listeavsnitt"/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bruk av instrument</w:t>
            </w:r>
          </w:p>
          <w:p w14:paraId="025350D7" w14:textId="0ADC1A21" w:rsidR="515882A0" w:rsidRDefault="515882A0" w:rsidP="001443B6">
            <w:pPr>
              <w:pStyle w:val="Listeavsnitt"/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bruk av programvare</w:t>
            </w:r>
          </w:p>
          <w:p w14:paraId="5E555887" w14:textId="6AF314A1" w:rsidR="515882A0" w:rsidRDefault="515882A0" w:rsidP="001443B6">
            <w:pPr>
              <w:pStyle w:val="Listeavsnitt"/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metodeoppsett</w:t>
            </w:r>
          </w:p>
          <w:p w14:paraId="02677F0D" w14:textId="6F48091E" w:rsidR="515882A0" w:rsidRDefault="515882A0" w:rsidP="001443B6">
            <w:pPr>
              <w:pStyle w:val="Listeavsnitt"/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eksport og rapportering</w:t>
            </w:r>
          </w:p>
          <w:p w14:paraId="6AA6BDF8" w14:textId="68CB8FE6" w:rsidR="515882A0" w:rsidRDefault="515882A0" w:rsidP="001443B6">
            <w:pPr>
              <w:pStyle w:val="Listeavsnitt"/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</w:rPr>
            </w:pPr>
            <w:r w:rsidRPr="515882A0">
              <w:rPr>
                <w:rFonts w:ascii="Calibri" w:eastAsia="Calibri" w:hAnsi="Calibri" w:cs="Calibri"/>
                <w:szCs w:val="22"/>
              </w:rPr>
              <w:t>enkel feilsøking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E3E60" w14:textId="2C871804" w:rsidR="515882A0" w:rsidRDefault="515882A0" w:rsidP="0004181D">
            <w:pPr>
              <w:pStyle w:val="Tabell"/>
              <w:rPr>
                <w:rFonts w:cstheme="minorBidi"/>
              </w:rPr>
            </w:pPr>
            <w:r w:rsidRPr="515882A0">
              <w:rPr>
                <w:rFonts w:cstheme="minorBidi"/>
              </w:rPr>
              <w:t>Bekreft og beskriv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DDE4F0" w14:textId="09AB7303" w:rsidR="515882A0" w:rsidRDefault="515882A0" w:rsidP="515882A0">
            <w:pPr>
              <w:pStyle w:val="Tabell"/>
              <w:jc w:val="center"/>
              <w:rPr>
                <w:rFonts w:ascii="Formular" w:hAnsi="Formular"/>
                <w:b/>
                <w:bCs/>
                <w:sz w:val="20"/>
              </w:rPr>
            </w:pPr>
            <w:r w:rsidRPr="515882A0">
              <w:rPr>
                <w:rFonts w:ascii="Formular" w:hAnsi="Formular"/>
                <w:b/>
                <w:bCs/>
                <w:sz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F6E8B5" w14:textId="23F64466" w:rsidR="515882A0" w:rsidRDefault="515882A0" w:rsidP="00126143">
            <w:pPr>
              <w:pStyle w:val="Tabell"/>
            </w:pP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3E7F9" w14:textId="7A47CA86" w:rsidR="515882A0" w:rsidRDefault="515882A0" w:rsidP="00126143">
            <w:pPr>
              <w:pStyle w:val="Tabell"/>
              <w:rPr>
                <w:color w:val="FF0000"/>
              </w:rPr>
            </w:pPr>
          </w:p>
        </w:tc>
      </w:tr>
      <w:tr w:rsidR="00B95047" w:rsidRPr="00CB7268" w14:paraId="3DAC2B0E" w14:textId="77777777" w:rsidTr="0004181D">
        <w:trPr>
          <w:cantSplit/>
        </w:trPr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C97FEA" w14:textId="77777777" w:rsidR="00B95047" w:rsidRPr="00372CD9" w:rsidRDefault="00B95047" w:rsidP="00B9504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648EA5" w14:textId="60B38DE4" w:rsidR="00B95047" w:rsidRPr="00372CD9" w:rsidRDefault="00D36A54" w:rsidP="00B95047">
            <w:pPr>
              <w:pStyle w:val="Tabell"/>
              <w:rPr>
                <w:rFonts w:ascii="Formular" w:hAnsi="Formular" w:cstheme="minorHAnsi"/>
              </w:rPr>
            </w:pPr>
            <w:r>
              <w:rPr>
                <w:rFonts w:ascii="Formular" w:hAnsi="Formular" w:cstheme="minorHAnsi"/>
              </w:rPr>
              <w:t>Instrumentet</w:t>
            </w:r>
            <w:r w:rsidR="00B95047" w:rsidRPr="00372CD9">
              <w:rPr>
                <w:rFonts w:ascii="Formular" w:hAnsi="Formular" w:cstheme="minorHAnsi"/>
              </w:rPr>
              <w:t xml:space="preserve"> skal levere</w:t>
            </w:r>
            <w:r>
              <w:rPr>
                <w:rFonts w:ascii="Formular" w:hAnsi="Formular" w:cstheme="minorHAnsi"/>
              </w:rPr>
              <w:t>s</w:t>
            </w:r>
            <w:r w:rsidR="00A54BA2">
              <w:rPr>
                <w:rFonts w:ascii="Formular" w:hAnsi="Formular" w:cstheme="minorHAnsi"/>
              </w:rPr>
              <w:t xml:space="preserve"> så fort som mulig, og senest</w:t>
            </w:r>
            <w:r w:rsidR="00B95047" w:rsidRPr="00372CD9">
              <w:rPr>
                <w:rFonts w:ascii="Formular" w:hAnsi="Formular" w:cstheme="minorHAnsi"/>
              </w:rPr>
              <w:t xml:space="preserve"> innen</w:t>
            </w:r>
            <w:r w:rsidR="00AE796B">
              <w:rPr>
                <w:rFonts w:ascii="Formular" w:hAnsi="Formular" w:cstheme="minorHAnsi"/>
              </w:rPr>
              <w:t xml:space="preserve"> 5 mnd etter mottatt ordre</w:t>
            </w:r>
            <w:r w:rsidR="00547CD4">
              <w:rPr>
                <w:rFonts w:ascii="Formular" w:hAnsi="Formular" w:cstheme="minorHAnsi"/>
              </w:rPr>
              <w:t>.</w:t>
            </w:r>
          </w:p>
          <w:p w14:paraId="133D1D23" w14:textId="74A50C0B" w:rsidR="00B95047" w:rsidRPr="00372CD9" w:rsidRDefault="00B95047" w:rsidP="00B95047">
            <w:pPr>
              <w:pStyle w:val="Tabell"/>
              <w:rPr>
                <w:rFonts w:ascii="Formular" w:hAnsi="Formular" w:cstheme="minorBidi"/>
              </w:rPr>
            </w:pP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37533" w14:textId="63629A3B" w:rsidR="00B95047" w:rsidRPr="00372CD9" w:rsidRDefault="009411E7" w:rsidP="0004181D">
            <w:pPr>
              <w:pStyle w:val="Tabell"/>
              <w:rPr>
                <w:rFonts w:ascii="Formular" w:hAnsi="Formular"/>
              </w:rPr>
            </w:pPr>
            <w:r>
              <w:rPr>
                <w:rFonts w:ascii="Formular" w:hAnsi="Formular"/>
              </w:rPr>
              <w:t>Bekreft og beskriv leveringstid.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03E2D1" w14:textId="4875EC7B" w:rsidR="00B95047" w:rsidRPr="00372CD9" w:rsidRDefault="00B95047" w:rsidP="00B95047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 w:rsidRPr="00372CD9">
              <w:rPr>
                <w:rFonts w:ascii="Formular" w:hAnsi="Formular"/>
                <w:b/>
                <w:bCs/>
              </w:rPr>
              <w:t>A</w:t>
            </w:r>
            <w:r w:rsidR="00A54BA2">
              <w:rPr>
                <w:rFonts w:ascii="Formular" w:hAnsi="Formular"/>
                <w:b/>
                <w:bCs/>
              </w:rPr>
              <w:t>*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215C19" w14:textId="77777777" w:rsidR="00B95047" w:rsidRPr="00CB7268" w:rsidRDefault="00B95047" w:rsidP="00B95047">
            <w:pPr>
              <w:pStyle w:val="Tabell"/>
              <w:rPr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6DB69" w14:textId="77777777" w:rsidR="00B95047" w:rsidRPr="00CB7268" w:rsidRDefault="00B95047" w:rsidP="00B95047">
            <w:pPr>
              <w:pStyle w:val="Tabell"/>
              <w:rPr>
                <w:color w:val="FF0000"/>
                <w:szCs w:val="22"/>
              </w:rPr>
            </w:pPr>
          </w:p>
        </w:tc>
      </w:tr>
    </w:tbl>
    <w:p w14:paraId="37ACE93A" w14:textId="77777777" w:rsidR="00504743" w:rsidRDefault="00504743" w:rsidP="00A14A6E"/>
    <w:p w14:paraId="356749EC" w14:textId="77777777" w:rsidR="0004181D" w:rsidRDefault="0004181D" w:rsidP="00A14A6E"/>
    <w:p w14:paraId="45F9F12D" w14:textId="77777777" w:rsidR="0004181D" w:rsidRDefault="0004181D" w:rsidP="00A14A6E"/>
    <w:p w14:paraId="7E831030" w14:textId="77777777" w:rsidR="0004181D" w:rsidRDefault="0004181D" w:rsidP="00A14A6E"/>
    <w:p w14:paraId="0D671C71" w14:textId="77777777" w:rsidR="0004181D" w:rsidRDefault="0004181D" w:rsidP="00A14A6E"/>
    <w:p w14:paraId="75B3AF8F" w14:textId="77777777" w:rsidR="0004181D" w:rsidRDefault="0004181D" w:rsidP="00A14A6E"/>
    <w:p w14:paraId="5728AA41" w14:textId="77777777" w:rsidR="0004181D" w:rsidRDefault="0004181D" w:rsidP="00A14A6E"/>
    <w:p w14:paraId="67609EF8" w14:textId="77777777" w:rsidR="0004181D" w:rsidRDefault="0004181D" w:rsidP="00A14A6E"/>
    <w:p w14:paraId="63948218" w14:textId="77777777" w:rsidR="0004181D" w:rsidRDefault="0004181D" w:rsidP="00A14A6E"/>
    <w:p w14:paraId="52590DB6" w14:textId="77777777" w:rsidR="0004181D" w:rsidRDefault="0004181D" w:rsidP="00A14A6E"/>
    <w:p w14:paraId="5375156A" w14:textId="77777777" w:rsidR="0004181D" w:rsidRDefault="0004181D" w:rsidP="00A14A6E"/>
    <w:p w14:paraId="09E5ED87" w14:textId="77777777" w:rsidR="0004181D" w:rsidRDefault="0004181D" w:rsidP="00A14A6E"/>
    <w:p w14:paraId="252C26CB" w14:textId="77777777" w:rsidR="0004181D" w:rsidRDefault="0004181D" w:rsidP="00A14A6E"/>
    <w:p w14:paraId="26CB7421" w14:textId="77777777" w:rsidR="0004181D" w:rsidRPr="00A14A6E" w:rsidRDefault="0004181D" w:rsidP="00A14A6E"/>
    <w:p w14:paraId="4C5558D1" w14:textId="3919C06B" w:rsidR="009D57B1" w:rsidRDefault="009D57B1" w:rsidP="009D57B1">
      <w:pPr>
        <w:pStyle w:val="Overskrift1"/>
        <w:widowControl/>
        <w:spacing w:after="60" w:line="240" w:lineRule="auto"/>
        <w:jc w:val="left"/>
      </w:pPr>
      <w:bookmarkStart w:id="14" w:name="_Toc232433302"/>
      <w:r>
        <w:t>Gar</w:t>
      </w:r>
      <w:r w:rsidR="00E76E66">
        <w:t>anti</w:t>
      </w:r>
      <w:r w:rsidR="003A4DEE">
        <w:t xml:space="preserve">, </w:t>
      </w:r>
      <w:r w:rsidR="00E76E66">
        <w:t>s</w:t>
      </w:r>
      <w:r>
        <w:t>ervice</w:t>
      </w:r>
      <w:r w:rsidR="003A4DEE">
        <w:t xml:space="preserve"> og support</w:t>
      </w:r>
      <w:bookmarkEnd w:id="14"/>
    </w:p>
    <w:p w14:paraId="013D17B5" w14:textId="77777777" w:rsidR="009D57B1" w:rsidRPr="00A14A6E" w:rsidRDefault="009D57B1" w:rsidP="009D57B1">
      <w:pPr>
        <w:numPr>
          <w:ilvl w:val="1"/>
          <w:numId w:val="23"/>
        </w:numPr>
        <w:rPr>
          <w:b/>
          <w:bCs/>
          <w:lang w:val="en-GB"/>
        </w:rPr>
      </w:pPr>
      <w:r w:rsidRPr="00A14A6E">
        <w:rPr>
          <w:b/>
          <w:bCs/>
          <w:lang w:val="en-GB"/>
        </w:rPr>
        <w:t>Krav</w:t>
      </w:r>
    </w:p>
    <w:p w14:paraId="1FC31CB3" w14:textId="77777777" w:rsidR="009D57B1" w:rsidRDefault="009D57B1" w:rsidP="009D57B1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6"/>
        <w:gridCol w:w="4111"/>
        <w:gridCol w:w="1984"/>
        <w:gridCol w:w="709"/>
        <w:gridCol w:w="991"/>
        <w:gridCol w:w="4637"/>
      </w:tblGrid>
      <w:tr w:rsidR="009D57B1" w:rsidRPr="00CB7268" w14:paraId="4DB42774" w14:textId="77777777" w:rsidTr="515882A0">
        <w:trPr>
          <w:cantSplit/>
          <w:tblHeader/>
        </w:trPr>
        <w:tc>
          <w:tcPr>
            <w:tcW w:w="2881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B30BD5F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Kundens krav</w:t>
            </w:r>
          </w:p>
        </w:tc>
        <w:tc>
          <w:tcPr>
            <w:tcW w:w="211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7DDA949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Leverandørens besvarelse</w:t>
            </w:r>
          </w:p>
        </w:tc>
      </w:tr>
      <w:tr w:rsidR="009D57B1" w:rsidRPr="00CB7268" w14:paraId="11E8DD8C" w14:textId="77777777" w:rsidTr="515882A0">
        <w:trPr>
          <w:cantSplit/>
          <w:tblHeader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35A6BB4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>Nr</w:t>
            </w: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0EE294B6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Beskrivelse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6FC610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dokumentasjon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C0E1347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krav</w:t>
            </w:r>
          </w:p>
          <w:p w14:paraId="53065EDD" w14:textId="77777777" w:rsidR="009D57B1" w:rsidRPr="00CB7268" w:rsidRDefault="009D57B1" w:rsidP="00390077">
            <w:pPr>
              <w:rPr>
                <w:b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3672167B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Tilbys</w:t>
            </w:r>
          </w:p>
          <w:p w14:paraId="51D5507D" w14:textId="77777777" w:rsidR="009D57B1" w:rsidRPr="00CB7268" w:rsidRDefault="009D57B1" w:rsidP="00390077">
            <w:pPr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(Ja/Nei/Delvis)</w:t>
            </w: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7F7DA326" w14:textId="77777777" w:rsidR="009D57B1" w:rsidRPr="00CB7268" w:rsidRDefault="009D57B1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 xml:space="preserve">Løsningsbeskrivelse </w:t>
            </w:r>
          </w:p>
        </w:tc>
      </w:tr>
      <w:tr w:rsidR="515882A0" w14:paraId="3F68343A" w14:textId="77777777" w:rsidTr="00D071E6">
        <w:trPr>
          <w:cantSplit/>
          <w:trHeight w:val="300"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FF4D4D" w14:textId="30CCA85C" w:rsidR="515882A0" w:rsidRDefault="515882A0" w:rsidP="00126143">
            <w:pPr>
              <w:pStyle w:val="Overskrift3"/>
              <w:numPr>
                <w:ilvl w:val="0"/>
                <w:numId w:val="0"/>
              </w:numPr>
              <w:spacing w:line="240" w:lineRule="auto"/>
              <w:ind w:left="720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2D001D" w14:textId="77777777" w:rsidR="00A54BA2" w:rsidRDefault="00A54BA2" w:rsidP="00A54BA2">
            <w:pPr>
              <w:pStyle w:val="Tabell"/>
              <w:rPr>
                <w:rFonts w:ascii="Formular" w:hAnsi="Formular"/>
              </w:rPr>
            </w:pPr>
            <w:r w:rsidRPr="00580F31">
              <w:rPr>
                <w:rFonts w:ascii="Formular" w:hAnsi="Formular"/>
              </w:rPr>
              <w:t>Det vil bli evaluert hvor godt leverandøren kan tilby service, vedlikehold og tilgang på reservedeler som sikrer stabil drift og minimal nedetid.</w:t>
            </w:r>
          </w:p>
          <w:p w14:paraId="7E8D0F03" w14:textId="77777777" w:rsidR="00C20DA7" w:rsidRPr="00580F31" w:rsidRDefault="00C20DA7" w:rsidP="00A54BA2">
            <w:pPr>
              <w:pStyle w:val="Tabell"/>
              <w:rPr>
                <w:rFonts w:ascii="Formular" w:hAnsi="Formular"/>
              </w:rPr>
            </w:pPr>
          </w:p>
          <w:p w14:paraId="546A349F" w14:textId="77777777" w:rsidR="00A54BA2" w:rsidRPr="00580F31" w:rsidRDefault="00A54BA2" w:rsidP="00A54BA2">
            <w:pPr>
              <w:pStyle w:val="Tabell"/>
              <w:rPr>
                <w:rFonts w:ascii="Formular" w:hAnsi="Formular"/>
              </w:rPr>
            </w:pPr>
            <w:r w:rsidRPr="00580F31">
              <w:rPr>
                <w:rFonts w:ascii="Formular" w:hAnsi="Formular"/>
              </w:rPr>
              <w:t>Vurderingen baseres på:</w:t>
            </w:r>
          </w:p>
          <w:p w14:paraId="09719AAC" w14:textId="77777777" w:rsidR="00A54BA2" w:rsidRPr="00580F31" w:rsidRDefault="00A54BA2" w:rsidP="00A54BA2">
            <w:pPr>
              <w:pStyle w:val="Tabell"/>
              <w:numPr>
                <w:ilvl w:val="0"/>
                <w:numId w:val="40"/>
              </w:numPr>
              <w:rPr>
                <w:rFonts w:ascii="Formular" w:hAnsi="Formular"/>
              </w:rPr>
            </w:pPr>
            <w:r w:rsidRPr="00580F31">
              <w:rPr>
                <w:rFonts w:ascii="Formular" w:hAnsi="Formular"/>
              </w:rPr>
              <w:t>responstid ved feil</w:t>
            </w:r>
          </w:p>
          <w:p w14:paraId="664762F7" w14:textId="676AA659" w:rsidR="00A54BA2" w:rsidRPr="00580F31" w:rsidRDefault="008E0B8C" w:rsidP="00A54BA2">
            <w:pPr>
              <w:pStyle w:val="Tabell"/>
              <w:numPr>
                <w:ilvl w:val="0"/>
                <w:numId w:val="40"/>
              </w:numPr>
              <w:rPr>
                <w:rFonts w:ascii="Formular" w:hAnsi="Formular"/>
              </w:rPr>
            </w:pPr>
            <w:r>
              <w:rPr>
                <w:rFonts w:ascii="Formular" w:hAnsi="Formular"/>
              </w:rPr>
              <w:t xml:space="preserve">support, </w:t>
            </w:r>
            <w:r w:rsidR="00A54BA2" w:rsidRPr="00580F31">
              <w:rPr>
                <w:rFonts w:ascii="Formular" w:hAnsi="Formular"/>
              </w:rPr>
              <w:t>serviceorganisasjon og kompetanse</w:t>
            </w:r>
          </w:p>
          <w:p w14:paraId="5BAC9D8F" w14:textId="1B51F92F" w:rsidR="00A54BA2" w:rsidRDefault="00A54BA2" w:rsidP="00A54BA2">
            <w:pPr>
              <w:pStyle w:val="Tabell"/>
              <w:numPr>
                <w:ilvl w:val="0"/>
                <w:numId w:val="40"/>
              </w:numPr>
              <w:rPr>
                <w:rFonts w:ascii="Formular" w:hAnsi="Formular"/>
              </w:rPr>
            </w:pPr>
            <w:r w:rsidRPr="00580F31">
              <w:rPr>
                <w:rFonts w:ascii="Formular" w:hAnsi="Formular"/>
              </w:rPr>
              <w:t>vedlikeholds</w:t>
            </w:r>
            <w:r w:rsidR="009846FF">
              <w:rPr>
                <w:rFonts w:ascii="Formular" w:hAnsi="Formular"/>
              </w:rPr>
              <w:t>plan</w:t>
            </w:r>
          </w:p>
          <w:p w14:paraId="20ECE50E" w14:textId="51AC02CB" w:rsidR="008E0B8C" w:rsidRPr="00580F31" w:rsidRDefault="008E0B8C" w:rsidP="00A54BA2">
            <w:pPr>
              <w:pStyle w:val="Tabell"/>
              <w:numPr>
                <w:ilvl w:val="0"/>
                <w:numId w:val="40"/>
              </w:numPr>
              <w:rPr>
                <w:rFonts w:ascii="Formular" w:hAnsi="Formular"/>
              </w:rPr>
            </w:pPr>
            <w:r>
              <w:rPr>
                <w:rFonts w:ascii="Formular" w:hAnsi="Formular"/>
              </w:rPr>
              <w:t>håndtering av feil i offline-oppsett</w:t>
            </w:r>
          </w:p>
          <w:p w14:paraId="08254C25" w14:textId="77777777" w:rsidR="00A54BA2" w:rsidRDefault="00A54BA2" w:rsidP="00A54BA2">
            <w:pPr>
              <w:pStyle w:val="Tabell"/>
              <w:numPr>
                <w:ilvl w:val="0"/>
                <w:numId w:val="40"/>
              </w:numPr>
              <w:rPr>
                <w:rFonts w:ascii="Formular" w:hAnsi="Formular"/>
              </w:rPr>
            </w:pPr>
            <w:r w:rsidRPr="00580F31">
              <w:rPr>
                <w:rFonts w:ascii="Formular" w:hAnsi="Formular"/>
              </w:rPr>
              <w:t>leveringstid og tilgang på reservedeler</w:t>
            </w:r>
          </w:p>
          <w:p w14:paraId="19E6EF13" w14:textId="77777777" w:rsidR="00A54BA2" w:rsidRPr="00706C66" w:rsidRDefault="00A54BA2" w:rsidP="00A54BA2">
            <w:pPr>
              <w:pStyle w:val="Tabell"/>
              <w:rPr>
                <w:rFonts w:ascii="Formular" w:hAnsi="Formular"/>
              </w:rPr>
            </w:pPr>
            <w:r w:rsidRPr="00706C66">
              <w:rPr>
                <w:rFonts w:ascii="Formular" w:hAnsi="Formular"/>
              </w:rPr>
              <w:t>Tilbud med best samlede løsning vil oppnå høyest poengscore.</w:t>
            </w:r>
          </w:p>
          <w:p w14:paraId="1E8696C0" w14:textId="51D7188F" w:rsidR="00A54BA2" w:rsidRPr="00594555" w:rsidRDefault="00A54BA2" w:rsidP="00A54BA2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F10DD" w14:textId="2004E2C4" w:rsidR="76F8BE8C" w:rsidRDefault="76F8BE8C" w:rsidP="00D071E6">
            <w:pPr>
              <w:pStyle w:val="Tabell"/>
              <w:rPr>
                <w:rFonts w:cstheme="minorBidi"/>
              </w:rPr>
            </w:pPr>
            <w:r w:rsidRPr="515882A0">
              <w:rPr>
                <w:rFonts w:cstheme="minorBidi"/>
              </w:rPr>
              <w:t>Bekreft og beskriv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4CB67F" w14:textId="5116BC6C" w:rsidR="76F8BE8C" w:rsidRDefault="00A54BA2" w:rsidP="00594555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>
              <w:rPr>
                <w:rFonts w:ascii="Formular" w:hAnsi="Formular"/>
                <w:b/>
                <w:bCs/>
              </w:rPr>
              <w:t>B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FDB707" w14:textId="35B66FAF" w:rsidR="515882A0" w:rsidRDefault="515882A0" w:rsidP="00594555">
            <w:pPr>
              <w:pStyle w:val="Tabell"/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FADAD" w14:textId="6B6DBC5B" w:rsidR="515882A0" w:rsidRDefault="515882A0" w:rsidP="00594555">
            <w:pPr>
              <w:pStyle w:val="Tabell"/>
              <w:rPr>
                <w:color w:val="FF0000"/>
              </w:rPr>
            </w:pPr>
          </w:p>
        </w:tc>
      </w:tr>
      <w:tr w:rsidR="009D57B1" w:rsidRPr="00CB7268" w14:paraId="7C6B0175" w14:textId="77777777" w:rsidTr="003F6C24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87F756" w14:textId="77777777" w:rsidR="009D57B1" w:rsidRPr="00372CD9" w:rsidRDefault="009D57B1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5A3D66" w14:textId="00C53ADF" w:rsidR="00E76E66" w:rsidRPr="003451FE" w:rsidRDefault="003F6654" w:rsidP="00E76E66">
            <w:pPr>
              <w:pStyle w:val="Tabell"/>
              <w:rPr>
                <w:rFonts w:cstheme="minorHAnsi"/>
              </w:rPr>
            </w:pPr>
            <w:r w:rsidRPr="003451FE">
              <w:rPr>
                <w:rFonts w:cstheme="minorHAnsi"/>
              </w:rPr>
              <w:t>Det skal være m</w:t>
            </w:r>
            <w:r w:rsidR="009E2FDE" w:rsidRPr="003451FE">
              <w:rPr>
                <w:rFonts w:cstheme="minorHAnsi"/>
              </w:rPr>
              <w:t>inimum 12 måneders garanti på deler og arbeid.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24047" w14:textId="18ED0B88" w:rsidR="009D57B1" w:rsidRPr="00372CD9" w:rsidRDefault="003F6654" w:rsidP="003F6C24">
            <w:pPr>
              <w:pStyle w:val="Tabell"/>
              <w:rPr>
                <w:rFonts w:ascii="Formular" w:hAnsi="Formular"/>
                <w:szCs w:val="22"/>
              </w:rPr>
            </w:pPr>
            <w:r w:rsidRPr="003451FE">
              <w:rPr>
                <w:rFonts w:cstheme="minorHAnsi"/>
                <w:szCs w:val="22"/>
              </w:rPr>
              <w:t>Bekreft og beskriv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98D5E9" w14:textId="751144C5" w:rsidR="009D57B1" w:rsidRPr="00372CD9" w:rsidRDefault="00081F4D" w:rsidP="00390077">
            <w:pPr>
              <w:pStyle w:val="Tabell"/>
              <w:jc w:val="center"/>
              <w:rPr>
                <w:rFonts w:ascii="Formular" w:hAnsi="Formular"/>
                <w:b/>
                <w:szCs w:val="22"/>
              </w:rPr>
            </w:pPr>
            <w:r w:rsidRPr="00372CD9">
              <w:rPr>
                <w:rFonts w:ascii="Formular" w:hAnsi="Formular"/>
                <w:b/>
                <w:szCs w:val="22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53179F" w14:textId="77777777" w:rsidR="009D57B1" w:rsidRPr="00CB7268" w:rsidRDefault="009D57B1" w:rsidP="00390077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E0FA5" w14:textId="77777777" w:rsidR="009D57B1" w:rsidRPr="00CB7268" w:rsidRDefault="009D57B1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7C1FE8" w:rsidRPr="00CB7268" w14:paraId="62D36D18" w14:textId="77777777" w:rsidTr="003F6C24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9A3F04" w14:textId="77777777" w:rsidR="007C1FE8" w:rsidRPr="00372CD9" w:rsidRDefault="007C1FE8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5EE50B" w14:textId="77777777" w:rsidR="00C1193B" w:rsidRDefault="00627C6C" w:rsidP="00C1193B">
            <w:pPr>
              <w:pStyle w:val="Tabell"/>
              <w:rPr>
                <w:rFonts w:ascii="Formular" w:hAnsi="Formular"/>
              </w:rPr>
            </w:pPr>
            <w:r>
              <w:rPr>
                <w:rFonts w:ascii="Formular" w:hAnsi="Formular"/>
              </w:rPr>
              <w:t>Kunde skal få pristilbud</w:t>
            </w:r>
            <w:r w:rsidR="00B011A8">
              <w:rPr>
                <w:rFonts w:ascii="Formular" w:hAnsi="Formular"/>
              </w:rPr>
              <w:t xml:space="preserve"> på oppgraderinger av systemet når de er tilgjengelige.</w:t>
            </w:r>
            <w:r w:rsidR="00C1193B">
              <w:rPr>
                <w:rFonts w:ascii="Formular" w:hAnsi="Formular"/>
              </w:rPr>
              <w:t xml:space="preserve"> </w:t>
            </w:r>
            <w:r w:rsidR="00C1193B" w:rsidRPr="00372CD9">
              <w:rPr>
                <w:rFonts w:ascii="Formular" w:hAnsi="Formular"/>
              </w:rPr>
              <w:t>Med oppgraderinger menes endringer i løsningen som gir utvidet funksjonalitet. </w:t>
            </w:r>
          </w:p>
          <w:p w14:paraId="347045CF" w14:textId="109CBCF7" w:rsidR="00C827F6" w:rsidRPr="00372CD9" w:rsidRDefault="00C827F6" w:rsidP="00332430">
            <w:pPr>
              <w:pStyle w:val="Tabell"/>
              <w:rPr>
                <w:rFonts w:ascii="Formular" w:hAnsi="Formular" w:cstheme="minorHAnsi"/>
              </w:rPr>
            </w:pP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2E95E" w14:textId="365175E7" w:rsidR="007C1FE8" w:rsidRPr="00372CD9" w:rsidRDefault="002753A7" w:rsidP="003F6C24">
            <w:pPr>
              <w:pStyle w:val="Tabell"/>
              <w:rPr>
                <w:rFonts w:ascii="Formular" w:hAnsi="Formular"/>
                <w:szCs w:val="22"/>
              </w:rPr>
            </w:pPr>
            <w:r>
              <w:rPr>
                <w:rFonts w:ascii="Formular" w:hAnsi="Formular"/>
                <w:szCs w:val="22"/>
              </w:rPr>
              <w:t>Bekreft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2FACD2" w14:textId="2B3B5BB4" w:rsidR="007C1FE8" w:rsidRPr="00372CD9" w:rsidRDefault="00A2394B" w:rsidP="00390077">
            <w:pPr>
              <w:pStyle w:val="Tabell"/>
              <w:jc w:val="center"/>
              <w:rPr>
                <w:rFonts w:ascii="Formular" w:hAnsi="Formular"/>
                <w:b/>
                <w:szCs w:val="22"/>
              </w:rPr>
            </w:pPr>
            <w:r>
              <w:rPr>
                <w:rFonts w:ascii="Formular" w:hAnsi="Formular"/>
                <w:b/>
                <w:szCs w:val="22"/>
              </w:rPr>
              <w:t>A</w:t>
            </w:r>
          </w:p>
        </w:tc>
        <w:tc>
          <w:tcPr>
            <w:tcW w:w="3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059674" w14:textId="77777777" w:rsidR="007C1FE8" w:rsidRPr="00CB7268" w:rsidRDefault="007C1FE8" w:rsidP="00390077">
            <w:pPr>
              <w:pStyle w:val="Tabell"/>
              <w:rPr>
                <w:szCs w:val="22"/>
              </w:rPr>
            </w:pPr>
          </w:p>
        </w:tc>
        <w:tc>
          <w:tcPr>
            <w:tcW w:w="1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9D9BF" w14:textId="5A31A863" w:rsidR="007C1FE8" w:rsidRPr="00CB7268" w:rsidRDefault="007C1FE8" w:rsidP="00390077">
            <w:pPr>
              <w:pStyle w:val="Tabell"/>
              <w:rPr>
                <w:color w:val="FF0000"/>
                <w:szCs w:val="22"/>
              </w:rPr>
            </w:pPr>
          </w:p>
        </w:tc>
      </w:tr>
    </w:tbl>
    <w:p w14:paraId="25579A87" w14:textId="77777777" w:rsidR="000610F6" w:rsidRDefault="000610F6" w:rsidP="00E014CA"/>
    <w:p w14:paraId="2CAAC656" w14:textId="7EABCD06" w:rsidR="00E014CA" w:rsidRDefault="00E014CA" w:rsidP="00E014CA">
      <w:pPr>
        <w:pStyle w:val="Overskrift1"/>
        <w:widowControl/>
        <w:spacing w:after="60" w:line="240" w:lineRule="auto"/>
        <w:jc w:val="left"/>
      </w:pPr>
      <w:bookmarkStart w:id="15" w:name="_Toc232433303"/>
      <w:r>
        <w:t>Krav til miljø</w:t>
      </w:r>
      <w:bookmarkEnd w:id="15"/>
    </w:p>
    <w:p w14:paraId="05D75151" w14:textId="77777777" w:rsidR="00A14A6E" w:rsidRPr="00A14A6E" w:rsidRDefault="00A14A6E" w:rsidP="00A14A6E">
      <w:pPr>
        <w:numPr>
          <w:ilvl w:val="1"/>
          <w:numId w:val="23"/>
        </w:numPr>
        <w:rPr>
          <w:b/>
          <w:bCs/>
          <w:lang w:val="en-GB"/>
        </w:rPr>
      </w:pPr>
      <w:r w:rsidRPr="00A14A6E">
        <w:rPr>
          <w:b/>
          <w:bCs/>
          <w:lang w:val="en-GB"/>
        </w:rPr>
        <w:t>Krav</w:t>
      </w:r>
    </w:p>
    <w:p w14:paraId="5E7D4B23" w14:textId="77777777" w:rsidR="00A14A6E" w:rsidRPr="00A14A6E" w:rsidRDefault="00A14A6E" w:rsidP="00A14A6E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8"/>
        <w:gridCol w:w="4111"/>
        <w:gridCol w:w="2265"/>
        <w:gridCol w:w="709"/>
        <w:gridCol w:w="852"/>
        <w:gridCol w:w="4493"/>
      </w:tblGrid>
      <w:tr w:rsidR="003867EC" w:rsidRPr="00CB7268" w14:paraId="69133AA4" w14:textId="77777777" w:rsidTr="009E5ED2">
        <w:trPr>
          <w:cantSplit/>
          <w:tblHeader/>
        </w:trPr>
        <w:tc>
          <w:tcPr>
            <w:tcW w:w="298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F29A56F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Kundens krav</w:t>
            </w:r>
          </w:p>
        </w:tc>
        <w:tc>
          <w:tcPr>
            <w:tcW w:w="20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BBC7CF9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Leverandørens besvarelse</w:t>
            </w:r>
          </w:p>
        </w:tc>
      </w:tr>
      <w:tr w:rsidR="0099376B" w:rsidRPr="00CB7268" w14:paraId="163AA88B" w14:textId="77777777" w:rsidTr="009E5ED2">
        <w:trPr>
          <w:cantSplit/>
          <w:tblHeader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1BD8BC8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>Nr</w:t>
            </w: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FA84833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Beskrivelse</w:t>
            </w: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5E6D6D8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dokumentasjon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3CD024C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Type krav</w:t>
            </w:r>
          </w:p>
          <w:p w14:paraId="5ADDF1C1" w14:textId="77777777" w:rsidR="003867EC" w:rsidRPr="00CB7268" w:rsidRDefault="003867EC" w:rsidP="00390077">
            <w:pPr>
              <w:rPr>
                <w:b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0F905248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Tilbys</w:t>
            </w:r>
          </w:p>
          <w:p w14:paraId="2EB14D7A" w14:textId="77777777" w:rsidR="003867EC" w:rsidRPr="00CB7268" w:rsidRDefault="003867EC" w:rsidP="00390077">
            <w:pPr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>(Ja/Nei/Delvis)</w:t>
            </w: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62F6196F" w14:textId="77777777" w:rsidR="003867EC" w:rsidRPr="00CB7268" w:rsidRDefault="003867EC" w:rsidP="00390077">
            <w:pPr>
              <w:snapToGrid w:val="0"/>
              <w:rPr>
                <w:b/>
                <w:szCs w:val="22"/>
              </w:rPr>
            </w:pPr>
            <w:r w:rsidRPr="00CB7268">
              <w:rPr>
                <w:b/>
                <w:szCs w:val="22"/>
              </w:rPr>
              <w:t xml:space="preserve">Løsningsbeskrivelse </w:t>
            </w:r>
          </w:p>
        </w:tc>
      </w:tr>
      <w:tr w:rsidR="0099376B" w:rsidRPr="00CB7268" w14:paraId="79175A82" w14:textId="77777777" w:rsidTr="002215A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60A194" w14:textId="77777777" w:rsidR="003867EC" w:rsidRPr="00372CD9" w:rsidRDefault="003867EC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5AA0AF" w14:textId="35F6D99F" w:rsidR="003867EC" w:rsidRPr="00372CD9" w:rsidRDefault="00126442" w:rsidP="00390077">
            <w:pPr>
              <w:pStyle w:val="Tabell"/>
              <w:rPr>
                <w:rFonts w:ascii="Formular" w:hAnsi="Formular" w:cstheme="minorHAnsi"/>
              </w:rPr>
            </w:pPr>
            <w:r w:rsidRPr="00372CD9">
              <w:rPr>
                <w:rFonts w:ascii="Formular" w:hAnsi="Formular"/>
              </w:rPr>
              <w:t xml:space="preserve">Både tilbyder og produsent </w:t>
            </w:r>
            <w:r w:rsidR="0087459D" w:rsidRPr="00372CD9">
              <w:rPr>
                <w:rFonts w:ascii="Formular" w:hAnsi="Formular"/>
              </w:rPr>
              <w:t>bør ha et miljøstyringssy</w:t>
            </w:r>
            <w:r w:rsidR="007F0707" w:rsidRPr="00372CD9">
              <w:rPr>
                <w:rFonts w:ascii="Formular" w:hAnsi="Formular"/>
              </w:rPr>
              <w:t>s</w:t>
            </w:r>
            <w:r w:rsidR="0087459D" w:rsidRPr="00372CD9">
              <w:rPr>
                <w:rFonts w:ascii="Formular" w:hAnsi="Formular"/>
              </w:rPr>
              <w:t>tem som sikrer systematisk arbeid med reduksjon av miljøpåvirkning i hele verdikjeden.</w:t>
            </w: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CBBB3" w14:textId="5D788FE8" w:rsidR="003867EC" w:rsidRPr="00372CD9" w:rsidRDefault="003867EC" w:rsidP="002215AD">
            <w:pPr>
              <w:pStyle w:val="Tabell"/>
              <w:rPr>
                <w:rFonts w:ascii="Formular" w:hAnsi="Formular"/>
                <w:szCs w:val="22"/>
              </w:rPr>
            </w:pPr>
            <w:r w:rsidRPr="00372CD9">
              <w:rPr>
                <w:rFonts w:ascii="Formular" w:hAnsi="Formular"/>
              </w:rPr>
              <w:t xml:space="preserve">Bekreftelse på sertifisering etter ISO 14001 eller tilsvarende dokumentasjon på etablert </w:t>
            </w:r>
            <w:r w:rsidR="0099376B" w:rsidRPr="00372CD9">
              <w:rPr>
                <w:rFonts w:ascii="Formular" w:hAnsi="Formular"/>
              </w:rPr>
              <w:t>miljøstyringssystem</w:t>
            </w:r>
            <w:r w:rsidRPr="00372CD9">
              <w:rPr>
                <w:rFonts w:ascii="Formular" w:hAnsi="Formular"/>
              </w:rPr>
              <w:t>.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998589" w14:textId="4929DC23" w:rsidR="003867EC" w:rsidRPr="00372CD9" w:rsidRDefault="003867EC" w:rsidP="00390077">
            <w:pPr>
              <w:pStyle w:val="Tabell"/>
              <w:jc w:val="center"/>
              <w:rPr>
                <w:rFonts w:ascii="Formular" w:hAnsi="Formular"/>
                <w:b/>
                <w:szCs w:val="22"/>
              </w:rPr>
            </w:pPr>
            <w:r w:rsidRPr="00372CD9">
              <w:rPr>
                <w:rFonts w:ascii="Formular" w:hAnsi="Formular"/>
                <w:b/>
                <w:szCs w:val="22"/>
              </w:rPr>
              <w:t>B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A4CBDD" w14:textId="77777777" w:rsidR="003867EC" w:rsidRPr="00CB7268" w:rsidRDefault="003867EC" w:rsidP="00390077">
            <w:pPr>
              <w:pStyle w:val="Tabell"/>
              <w:rPr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D90C4" w14:textId="77777777" w:rsidR="003867EC" w:rsidRPr="00CB7268" w:rsidRDefault="003867EC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99376B" w:rsidRPr="00CB7268" w14:paraId="3C2D1125" w14:textId="77777777" w:rsidTr="002215A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F82CFC" w14:textId="77777777" w:rsidR="003867EC" w:rsidRPr="00372CD9" w:rsidRDefault="003867EC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A8D2C5" w14:textId="189A6DED" w:rsidR="003867EC" w:rsidRPr="00372CD9" w:rsidRDefault="003867EC" w:rsidP="003867EC">
            <w:pPr>
              <w:pStyle w:val="Tabell"/>
              <w:rPr>
                <w:rFonts w:ascii="Formular" w:hAnsi="Formular" w:cstheme="minorBidi"/>
              </w:rPr>
            </w:pPr>
            <w:r w:rsidRPr="00372CD9">
              <w:rPr>
                <w:rFonts w:ascii="Formular" w:hAnsi="Formular" w:cstheme="minorHAnsi"/>
                <w:szCs w:val="22"/>
              </w:rPr>
              <w:t>Systemet skal være CE-merket i henhold til relevante EU-direktiv og forskrifter. CE-merkingen skal dokumentere at produktet oppfyller grunnleggende sikkerhetskrav og eventuelle miljøkrav som gjelder i de aktuelle direktivene</w:t>
            </w: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FEB7F" w14:textId="0DC7C96C" w:rsidR="003867EC" w:rsidRPr="00372CD9" w:rsidRDefault="00FD0B57" w:rsidP="002215AD">
            <w:pPr>
              <w:pStyle w:val="Tabell"/>
              <w:rPr>
                <w:rFonts w:ascii="Formular" w:hAnsi="Formular"/>
              </w:rPr>
            </w:pPr>
            <w:r w:rsidRPr="00372CD9">
              <w:rPr>
                <w:rFonts w:ascii="Formular" w:hAnsi="Formular" w:cstheme="minorHAnsi"/>
              </w:rPr>
              <w:t>Gyldig samsvarserklæring for CE-merking, med referanse til hvilke direktiver som ligger til grunn.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7A11ED" w14:textId="77777777" w:rsidR="003867EC" w:rsidRPr="00372CD9" w:rsidRDefault="003867EC" w:rsidP="00390077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 w:rsidRPr="00372CD9">
              <w:rPr>
                <w:rFonts w:ascii="Formular" w:hAnsi="Formular"/>
                <w:b/>
                <w:bCs/>
              </w:rPr>
              <w:t>A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0E59B6" w14:textId="77777777" w:rsidR="003867EC" w:rsidRPr="00CB7268" w:rsidRDefault="003867EC" w:rsidP="00390077">
            <w:pPr>
              <w:pStyle w:val="Tabell"/>
              <w:rPr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45FD4" w14:textId="77777777" w:rsidR="003867EC" w:rsidRPr="00CB7268" w:rsidRDefault="003867EC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99376B" w:rsidRPr="00CB7268" w14:paraId="6C34AA3D" w14:textId="77777777" w:rsidTr="002215AD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F79D12" w14:textId="77777777" w:rsidR="003867EC" w:rsidRPr="00372CD9" w:rsidRDefault="003867EC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519334" w14:textId="1F0D4717" w:rsidR="003867EC" w:rsidRPr="00372CD9" w:rsidRDefault="00FD0B57" w:rsidP="00390077">
            <w:pPr>
              <w:pStyle w:val="Tabell"/>
              <w:rPr>
                <w:rFonts w:ascii="Formular" w:hAnsi="Formular" w:cstheme="minorBidi"/>
              </w:rPr>
            </w:pPr>
            <w:r w:rsidRPr="00372CD9">
              <w:rPr>
                <w:rFonts w:ascii="Formular" w:hAnsi="Formular" w:cstheme="minorHAnsi"/>
                <w:szCs w:val="22"/>
              </w:rPr>
              <w:t>Systemet bør leveres med emballasje som i hovedsak består av gjenvinnbare materialer</w:t>
            </w: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07434" w14:textId="48F48BAD" w:rsidR="003867EC" w:rsidRPr="00372CD9" w:rsidRDefault="00FD0B57" w:rsidP="002215AD">
            <w:pPr>
              <w:pStyle w:val="Tabell"/>
              <w:rPr>
                <w:rFonts w:ascii="Formular" w:hAnsi="Formular"/>
              </w:rPr>
            </w:pPr>
            <w:r w:rsidRPr="00372CD9">
              <w:rPr>
                <w:rFonts w:ascii="Formular" w:hAnsi="Formular" w:cstheme="minorHAnsi"/>
              </w:rPr>
              <w:t>Kort redegjørelse for emballasjematerialer og muligheter for resirkulering.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C6D89D" w14:textId="77777777" w:rsidR="003867EC" w:rsidRPr="00372CD9" w:rsidRDefault="003867EC" w:rsidP="00390077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 w:rsidRPr="00372CD9">
              <w:rPr>
                <w:rFonts w:ascii="Formular" w:hAnsi="Formular"/>
                <w:b/>
                <w:bCs/>
              </w:rPr>
              <w:t>B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70E431" w14:textId="77777777" w:rsidR="003867EC" w:rsidRPr="00CB7268" w:rsidRDefault="003867EC" w:rsidP="00390077">
            <w:pPr>
              <w:pStyle w:val="Tabell"/>
              <w:rPr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EE785" w14:textId="77777777" w:rsidR="003867EC" w:rsidRPr="00CB7268" w:rsidRDefault="003867EC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873813" w:rsidRPr="00CB7268" w14:paraId="175DF2BD" w14:textId="77777777" w:rsidTr="009E5ED2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2DE8AF" w14:textId="77777777" w:rsidR="00873813" w:rsidRPr="00372CD9" w:rsidRDefault="00873813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EDFA86" w14:textId="6F6ABB61" w:rsidR="00873813" w:rsidRPr="00372CD9" w:rsidRDefault="00627232" w:rsidP="00390077">
            <w:pPr>
              <w:pStyle w:val="Tabell"/>
              <w:rPr>
                <w:rFonts w:ascii="Formular" w:hAnsi="Formular" w:cstheme="minorHAnsi"/>
                <w:szCs w:val="22"/>
              </w:rPr>
            </w:pPr>
            <w:r>
              <w:rPr>
                <w:rFonts w:ascii="Formular" w:hAnsi="Formular" w:cstheme="minorHAnsi"/>
                <w:szCs w:val="22"/>
              </w:rPr>
              <w:t xml:space="preserve">Instrumentet bør ha en </w:t>
            </w:r>
            <w:r w:rsidR="003451FE">
              <w:rPr>
                <w:rFonts w:ascii="Formular" w:hAnsi="Formular" w:cstheme="minorHAnsi"/>
                <w:szCs w:val="22"/>
              </w:rPr>
              <w:t>f</w:t>
            </w:r>
            <w:r w:rsidR="00873813" w:rsidRPr="00372CD9">
              <w:rPr>
                <w:rFonts w:ascii="Formular" w:hAnsi="Formular" w:cstheme="minorHAnsi"/>
                <w:szCs w:val="22"/>
              </w:rPr>
              <w:t>o</w:t>
            </w:r>
            <w:r w:rsidR="008C6180" w:rsidRPr="00372CD9">
              <w:rPr>
                <w:rFonts w:ascii="Formular" w:hAnsi="Formular" w:cstheme="minorHAnsi"/>
                <w:szCs w:val="22"/>
              </w:rPr>
              <w:t>r</w:t>
            </w:r>
            <w:r w:rsidR="00873813" w:rsidRPr="00372CD9">
              <w:rPr>
                <w:rFonts w:ascii="Formular" w:hAnsi="Formular" w:cstheme="minorHAnsi"/>
                <w:szCs w:val="22"/>
              </w:rPr>
              <w:t>ventet funksjonell</w:t>
            </w:r>
            <w:r w:rsidR="00B70D93" w:rsidRPr="00372CD9">
              <w:rPr>
                <w:rFonts w:ascii="Formular" w:hAnsi="Formular" w:cstheme="minorHAnsi"/>
                <w:szCs w:val="22"/>
              </w:rPr>
              <w:t xml:space="preserve"> levetid</w:t>
            </w:r>
            <w:r>
              <w:rPr>
                <w:rFonts w:ascii="Formular" w:hAnsi="Formular" w:cstheme="minorHAnsi"/>
                <w:szCs w:val="22"/>
              </w:rPr>
              <w:t xml:space="preserve"> på </w:t>
            </w:r>
            <w:r w:rsidR="00986B8D">
              <w:rPr>
                <w:rFonts w:ascii="Formular" w:hAnsi="Formular" w:cstheme="minorHAnsi"/>
                <w:szCs w:val="22"/>
              </w:rPr>
              <w:t xml:space="preserve">minimum </w:t>
            </w:r>
            <w:r w:rsidR="00261EB8">
              <w:rPr>
                <w:rFonts w:ascii="Formular" w:hAnsi="Formular" w:cstheme="minorHAnsi"/>
                <w:szCs w:val="22"/>
              </w:rPr>
              <w:t>10</w:t>
            </w:r>
            <w:r>
              <w:rPr>
                <w:rFonts w:ascii="Formular" w:hAnsi="Formular" w:cstheme="minorHAnsi"/>
                <w:szCs w:val="22"/>
              </w:rPr>
              <w:t xml:space="preserve"> år</w:t>
            </w:r>
            <w:r w:rsidR="00B70D93" w:rsidRPr="00372CD9">
              <w:rPr>
                <w:rFonts w:ascii="Formular" w:hAnsi="Formular" w:cstheme="minorHAnsi"/>
                <w:szCs w:val="22"/>
              </w:rPr>
              <w:t>. Tilbyder sk</w:t>
            </w:r>
            <w:r w:rsidR="008C6180" w:rsidRPr="00372CD9">
              <w:rPr>
                <w:rFonts w:ascii="Formular" w:hAnsi="Formular" w:cstheme="minorHAnsi"/>
                <w:szCs w:val="22"/>
              </w:rPr>
              <w:t>a</w:t>
            </w:r>
            <w:r w:rsidR="00B70D93" w:rsidRPr="00372CD9">
              <w:rPr>
                <w:rFonts w:ascii="Formular" w:hAnsi="Formular" w:cstheme="minorHAnsi"/>
                <w:szCs w:val="22"/>
              </w:rPr>
              <w:t xml:space="preserve">l dokumentere forventet funksjonell levetid for </w:t>
            </w:r>
            <w:r w:rsidR="008C6180" w:rsidRPr="00372CD9">
              <w:rPr>
                <w:rFonts w:ascii="Formular" w:hAnsi="Formular" w:cstheme="minorHAnsi"/>
                <w:szCs w:val="22"/>
              </w:rPr>
              <w:t>tilbudt produkt.</w:t>
            </w:r>
          </w:p>
          <w:p w14:paraId="2A442BB0" w14:textId="0FEE0D6E" w:rsidR="00A90D74" w:rsidRPr="00372CD9" w:rsidRDefault="00A90D74" w:rsidP="00390077">
            <w:pPr>
              <w:pStyle w:val="Tabell"/>
              <w:rPr>
                <w:rFonts w:ascii="Formular" w:hAnsi="Formular" w:cstheme="minorHAnsi"/>
                <w:szCs w:val="22"/>
              </w:rPr>
            </w:pP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CB590" w14:textId="6F227B9C" w:rsidR="00873813" w:rsidRPr="00372CD9" w:rsidRDefault="005C4A0D" w:rsidP="009E5ED2">
            <w:pPr>
              <w:pStyle w:val="Tabell"/>
              <w:rPr>
                <w:rFonts w:ascii="Formular" w:hAnsi="Formular" w:cstheme="minorHAnsi"/>
              </w:rPr>
            </w:pPr>
            <w:r w:rsidRPr="00372CD9">
              <w:rPr>
                <w:rFonts w:ascii="Formular" w:hAnsi="Formular" w:cstheme="minorHAnsi"/>
              </w:rPr>
              <w:t>Beskriv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DE18BF" w14:textId="6F649574" w:rsidR="00873813" w:rsidRPr="00372CD9" w:rsidRDefault="0012275E" w:rsidP="00390077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>
              <w:rPr>
                <w:rFonts w:ascii="Formular" w:hAnsi="Formular"/>
                <w:b/>
                <w:bCs/>
              </w:rPr>
              <w:t>B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684382" w14:textId="77777777" w:rsidR="00873813" w:rsidRPr="00CB7268" w:rsidRDefault="00873813" w:rsidP="00390077">
            <w:pPr>
              <w:pStyle w:val="Tabell"/>
              <w:rPr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2B030" w14:textId="77777777" w:rsidR="00873813" w:rsidRPr="00CB7268" w:rsidRDefault="00873813" w:rsidP="003900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0F20BC" w:rsidRPr="00CB7268" w14:paraId="71C9A59C" w14:textId="77777777" w:rsidTr="009E5ED2">
        <w:trPr>
          <w:cantSplit/>
        </w:trPr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65896B" w14:textId="77777777" w:rsidR="000F20BC" w:rsidRPr="00372CD9" w:rsidRDefault="000F20BC" w:rsidP="00390077">
            <w:pPr>
              <w:pStyle w:val="Overskrift3"/>
              <w:keepNext w:val="0"/>
              <w:widowControl/>
              <w:spacing w:before="40" w:line="240" w:lineRule="auto"/>
              <w:rPr>
                <w:rFonts w:ascii="Formular" w:hAnsi="Formular"/>
              </w:rPr>
            </w:pPr>
          </w:p>
        </w:tc>
        <w:tc>
          <w:tcPr>
            <w:tcW w:w="15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55BE57" w14:textId="5FE33A92" w:rsidR="000F20BC" w:rsidRDefault="000F20BC" w:rsidP="00390077">
            <w:pPr>
              <w:pStyle w:val="Tabell"/>
              <w:rPr>
                <w:rFonts w:ascii="Formular" w:hAnsi="Formular" w:cstheme="minorHAnsi"/>
                <w:szCs w:val="22"/>
              </w:rPr>
            </w:pPr>
            <w:r>
              <w:rPr>
                <w:rFonts w:ascii="Formular" w:hAnsi="Formular"/>
              </w:rPr>
              <w:t>Leverandøren skal sikre tilgjengelighet av reservedeler i hele instrumentets forventede levetid.</w:t>
            </w:r>
          </w:p>
        </w:tc>
        <w:tc>
          <w:tcPr>
            <w:tcW w:w="8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3DBCF" w14:textId="07BCC01B" w:rsidR="000F20BC" w:rsidRPr="00372CD9" w:rsidRDefault="00986B8D" w:rsidP="009E5ED2">
            <w:pPr>
              <w:pStyle w:val="Tabell"/>
              <w:rPr>
                <w:rFonts w:ascii="Formular" w:hAnsi="Formular" w:cstheme="minorHAnsi"/>
              </w:rPr>
            </w:pPr>
            <w:r>
              <w:rPr>
                <w:rFonts w:ascii="Formular" w:hAnsi="Formular" w:cstheme="minorHAnsi"/>
              </w:rPr>
              <w:t>Bekreft og beskriv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C4639F" w14:textId="7CF957F9" w:rsidR="000F20BC" w:rsidRDefault="00DF12E8" w:rsidP="00390077">
            <w:pPr>
              <w:pStyle w:val="Tabell"/>
              <w:jc w:val="center"/>
              <w:rPr>
                <w:rFonts w:ascii="Formular" w:hAnsi="Formular"/>
                <w:b/>
                <w:bCs/>
              </w:rPr>
            </w:pPr>
            <w:r>
              <w:rPr>
                <w:rFonts w:ascii="Formular" w:hAnsi="Formular"/>
                <w:b/>
                <w:bCs/>
              </w:rPr>
              <w:t>A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2EB948" w14:textId="77777777" w:rsidR="000F20BC" w:rsidRPr="00CB7268" w:rsidRDefault="000F20BC" w:rsidP="00390077">
            <w:pPr>
              <w:pStyle w:val="Tabell"/>
              <w:rPr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6D5ED" w14:textId="77777777" w:rsidR="000F20BC" w:rsidRPr="00CB7268" w:rsidRDefault="000F20BC" w:rsidP="00390077">
            <w:pPr>
              <w:pStyle w:val="Tabell"/>
              <w:rPr>
                <w:color w:val="FF0000"/>
                <w:szCs w:val="22"/>
              </w:rPr>
            </w:pPr>
          </w:p>
        </w:tc>
      </w:tr>
    </w:tbl>
    <w:p w14:paraId="508580CB" w14:textId="77777777" w:rsidR="00E014CA" w:rsidRPr="00E014CA" w:rsidRDefault="00E014CA" w:rsidP="00E014CA"/>
    <w:p w14:paraId="648480EE" w14:textId="77777777" w:rsidR="00D81A91" w:rsidRPr="00793171" w:rsidRDefault="00D81A91" w:rsidP="004E55EA"/>
    <w:p w14:paraId="12CD2CAE" w14:textId="1602A5BE" w:rsidR="00932DAD" w:rsidRDefault="00932DAD" w:rsidP="007F54D4">
      <w:pPr>
        <w:pStyle w:val="Tabell"/>
      </w:pPr>
    </w:p>
    <w:p w14:paraId="220AA958" w14:textId="77777777" w:rsidR="00592D13" w:rsidRPr="00215512" w:rsidRDefault="00592D13" w:rsidP="00592D13">
      <w:pPr>
        <w:spacing w:after="120"/>
        <w:rPr>
          <w:rFonts w:cs="Arial"/>
        </w:rPr>
      </w:pPr>
    </w:p>
    <w:sectPr w:rsidR="00592D13" w:rsidRPr="00215512" w:rsidSect="007F54D4">
      <w:footerReference w:type="even" r:id="rId13"/>
      <w:footerReference w:type="default" r:id="rId14"/>
      <w:footerReference w:type="first" r:id="rId15"/>
      <w:pgSz w:w="15840" w:h="12240" w:orient="landscape" w:code="1"/>
      <w:pgMar w:top="1800" w:right="1276" w:bottom="180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04459" w14:textId="77777777" w:rsidR="00931765" w:rsidRDefault="00931765" w:rsidP="004C5CC4">
      <w:pPr>
        <w:pStyle w:val="Kulepunkt-niv2"/>
      </w:pPr>
      <w:r>
        <w:separator/>
      </w:r>
    </w:p>
  </w:endnote>
  <w:endnote w:type="continuationSeparator" w:id="0">
    <w:p w14:paraId="4F7643DD" w14:textId="77777777" w:rsidR="00931765" w:rsidRDefault="00931765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rmular">
    <w:altName w:val="Calibri"/>
    <w:panose1 w:val="00000000000000000000"/>
    <w:charset w:val="00"/>
    <w:family w:val="modern"/>
    <w:notTrueType/>
    <w:pitch w:val="variable"/>
    <w:sig w:usb0="800002AF" w:usb1="5000206A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75193" w14:textId="11E098E8" w:rsidR="008216F6" w:rsidRDefault="008216F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056A75D" wp14:editId="4C7C42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61315"/>
              <wp:effectExtent l="0" t="0" r="5080" b="0"/>
              <wp:wrapNone/>
              <wp:docPr id="1452315237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B6E36C" w14:textId="373F7489" w:rsidR="008216F6" w:rsidRPr="008216F6" w:rsidRDefault="008216F6" w:rsidP="008216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8216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6A75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left:0;text-align:left;margin-left:0;margin-top:0;width:112.1pt;height:28.4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" filled="f" stroked="f">
              <v:textbox style="mso-fit-shape-to-text:t" inset="20pt,0,0,15pt">
                <w:txbxContent>
                  <w:p w14:paraId="44B6E36C" w14:textId="373F7489" w:rsidR="008216F6" w:rsidRPr="008216F6" w:rsidRDefault="008216F6" w:rsidP="008216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8216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36D9" w14:textId="700F6BB5" w:rsidR="00DB6416" w:rsidRPr="00B42E02" w:rsidRDefault="008216F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  <w:r>
      <w:rPr>
        <w:rFonts w:cs="Arial"/>
        <w:i/>
        <w:noProof/>
        <w:sz w:val="16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AA3FC1D" wp14:editId="46B2C2B9">
              <wp:simplePos x="810895" y="7160260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61315"/>
              <wp:effectExtent l="0" t="0" r="5080" b="0"/>
              <wp:wrapNone/>
              <wp:docPr id="480560243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22093" w14:textId="5B019566" w:rsidR="008216F6" w:rsidRPr="008216F6" w:rsidRDefault="008216F6" w:rsidP="008216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3FC1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left:0;text-align:left;margin-left:0;margin-top:0;width:112.1pt;height:28.4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" filled="f" stroked="f">
              <v:textbox style="mso-fit-shape-to-text:t" inset="20pt,0,0,15pt">
                <w:txbxContent>
                  <w:p w14:paraId="0B722093" w14:textId="5B019566" w:rsidR="008216F6" w:rsidRPr="008216F6" w:rsidRDefault="008216F6" w:rsidP="008216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B6416" w:rsidRPr="00B42E02">
      <w:rPr>
        <w:rFonts w:cs="Arial"/>
        <w:i/>
        <w:sz w:val="16"/>
        <w:szCs w:val="18"/>
      </w:rPr>
      <w:tab/>
    </w:r>
    <w:r w:rsidR="00DB6416">
      <w:rPr>
        <w:rFonts w:cs="Arial"/>
        <w:i/>
        <w:sz w:val="16"/>
        <w:szCs w:val="18"/>
      </w:rPr>
      <w:tab/>
    </w:r>
    <w:r w:rsidR="00DB6416">
      <w:rPr>
        <w:rFonts w:cs="Arial"/>
        <w:i/>
        <w:sz w:val="16"/>
        <w:szCs w:val="18"/>
      </w:rPr>
      <w:tab/>
    </w:r>
    <w:r w:rsidR="00DB6416" w:rsidRPr="00B42E02">
      <w:rPr>
        <w:rFonts w:cs="Arial"/>
        <w:i/>
        <w:sz w:val="16"/>
        <w:szCs w:val="18"/>
      </w:rPr>
      <w:t xml:space="preserve">Side </w:t>
    </w:r>
    <w:r w:rsidR="00DB6416" w:rsidRPr="00B42E02">
      <w:rPr>
        <w:rStyle w:val="Sidetall"/>
        <w:rFonts w:cs="Arial"/>
        <w:i/>
        <w:sz w:val="16"/>
        <w:szCs w:val="18"/>
      </w:rPr>
      <w:fldChar w:fldCharType="begin"/>
    </w:r>
    <w:r w:rsidR="00DB6416" w:rsidRPr="00B42E02">
      <w:rPr>
        <w:rStyle w:val="Sidetall"/>
        <w:rFonts w:cs="Arial"/>
        <w:i/>
        <w:sz w:val="16"/>
        <w:szCs w:val="18"/>
      </w:rPr>
      <w:instrText xml:space="preserve"> PAGE </w:instrText>
    </w:r>
    <w:r w:rsidR="00DB6416" w:rsidRPr="00B42E02">
      <w:rPr>
        <w:rStyle w:val="Sidetall"/>
        <w:rFonts w:cs="Arial"/>
        <w:i/>
        <w:sz w:val="16"/>
        <w:szCs w:val="18"/>
      </w:rPr>
      <w:fldChar w:fldCharType="separate"/>
    </w:r>
    <w:r w:rsidR="00E01771">
      <w:rPr>
        <w:rStyle w:val="Sidetall"/>
        <w:rFonts w:cs="Arial"/>
        <w:i/>
        <w:noProof/>
        <w:sz w:val="16"/>
        <w:szCs w:val="18"/>
      </w:rPr>
      <w:t>6</w:t>
    </w:r>
    <w:r w:rsidR="00DB6416" w:rsidRPr="00B42E02">
      <w:rPr>
        <w:rStyle w:val="Sidetall"/>
        <w:rFonts w:cs="Arial"/>
        <w:i/>
        <w:sz w:val="16"/>
        <w:szCs w:val="18"/>
      </w:rPr>
      <w:fldChar w:fldCharType="end"/>
    </w:r>
    <w:r w:rsidR="00DB6416" w:rsidRPr="00B42E02">
      <w:rPr>
        <w:rStyle w:val="Sidetall"/>
        <w:rFonts w:cs="Arial"/>
        <w:i/>
        <w:sz w:val="16"/>
        <w:szCs w:val="18"/>
      </w:rPr>
      <w:t xml:space="preserve"> av </w:t>
    </w:r>
    <w:r w:rsidR="00DB6416" w:rsidRPr="00B42E02">
      <w:rPr>
        <w:rStyle w:val="Sidetall"/>
        <w:rFonts w:cs="Arial"/>
        <w:i/>
        <w:sz w:val="16"/>
        <w:szCs w:val="18"/>
      </w:rPr>
      <w:fldChar w:fldCharType="begin"/>
    </w:r>
    <w:r w:rsidR="00DB6416" w:rsidRPr="00B42E02">
      <w:rPr>
        <w:rStyle w:val="Sidetall"/>
        <w:rFonts w:cs="Arial"/>
        <w:i/>
        <w:sz w:val="16"/>
        <w:szCs w:val="18"/>
      </w:rPr>
      <w:instrText xml:space="preserve"> NUMPAGES </w:instrText>
    </w:r>
    <w:r w:rsidR="00DB6416" w:rsidRPr="00B42E02">
      <w:rPr>
        <w:rStyle w:val="Sidetall"/>
        <w:rFonts w:cs="Arial"/>
        <w:i/>
        <w:sz w:val="16"/>
        <w:szCs w:val="18"/>
      </w:rPr>
      <w:fldChar w:fldCharType="separate"/>
    </w:r>
    <w:r w:rsidR="00E01771">
      <w:rPr>
        <w:rStyle w:val="Sidetall"/>
        <w:rFonts w:cs="Arial"/>
        <w:i/>
        <w:noProof/>
        <w:sz w:val="16"/>
        <w:szCs w:val="18"/>
      </w:rPr>
      <w:t>6</w:t>
    </w:r>
    <w:r w:rsidR="00DB6416" w:rsidRPr="00B42E02">
      <w:rPr>
        <w:rStyle w:val="Sidetall"/>
        <w:rFonts w:cs="Arial"/>
        <w:i/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6EB1" w14:textId="651BF274" w:rsidR="008216F6" w:rsidRDefault="008216F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313AE2" wp14:editId="3F36E62B">
              <wp:simplePos x="812800" y="7131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61315"/>
              <wp:effectExtent l="0" t="0" r="5080" b="0"/>
              <wp:wrapNone/>
              <wp:docPr id="2100595661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DE59F2" w14:textId="7781A127" w:rsidR="008216F6" w:rsidRPr="008216F6" w:rsidRDefault="008216F6" w:rsidP="008216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13AE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left:0;text-align:left;margin-left:0;margin-top:0;width:112.1pt;height:28.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" filled="f" stroked="f">
              <v:textbox style="mso-fit-shape-to-text:t" inset="20pt,0,0,15pt">
                <w:txbxContent>
                  <w:p w14:paraId="52DE59F2" w14:textId="7781A127" w:rsidR="008216F6" w:rsidRPr="008216F6" w:rsidRDefault="008216F6" w:rsidP="008216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6C57" w14:textId="77777777" w:rsidR="00931765" w:rsidRDefault="00931765" w:rsidP="004C5CC4">
      <w:pPr>
        <w:pStyle w:val="Kulepunkt-niv2"/>
      </w:pPr>
      <w:r>
        <w:separator/>
      </w:r>
    </w:p>
  </w:footnote>
  <w:footnote w:type="continuationSeparator" w:id="0">
    <w:p w14:paraId="7B2FD725" w14:textId="77777777" w:rsidR="00931765" w:rsidRDefault="00931765" w:rsidP="004C5CC4">
      <w:pPr>
        <w:pStyle w:val="Kulepunkt-niv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C2A0727"/>
    <w:multiLevelType w:val="hybridMultilevel"/>
    <w:tmpl w:val="01C8B28E"/>
    <w:lvl w:ilvl="0" w:tplc="783E5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60D7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42C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69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C2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545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E01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3C12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2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B4C"/>
    <w:multiLevelType w:val="hybridMultilevel"/>
    <w:tmpl w:val="1F324354"/>
    <w:lvl w:ilvl="0" w:tplc="5F84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78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C40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CA2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94B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B2C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5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66B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AC21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5F143"/>
    <w:multiLevelType w:val="hybridMultilevel"/>
    <w:tmpl w:val="9A52D53C"/>
    <w:lvl w:ilvl="0" w:tplc="1820E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86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18F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423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A5A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B7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66E3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AD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4D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C233A"/>
    <w:multiLevelType w:val="hybridMultilevel"/>
    <w:tmpl w:val="E724CF3E"/>
    <w:lvl w:ilvl="0" w:tplc="39445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1E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9E85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E4E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291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25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41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0B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D85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E56B0"/>
    <w:multiLevelType w:val="hybridMultilevel"/>
    <w:tmpl w:val="10C0E078"/>
    <w:lvl w:ilvl="0" w:tplc="13D66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3047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442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46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C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721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4C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0488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14F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A5F1F"/>
    <w:multiLevelType w:val="multilevel"/>
    <w:tmpl w:val="F5EE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103B9"/>
    <w:multiLevelType w:val="hybridMultilevel"/>
    <w:tmpl w:val="08CE21F4"/>
    <w:lvl w:ilvl="0" w:tplc="12D6F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1A0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5CF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1A2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CC66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CA2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6B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AD9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021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716661"/>
    <w:multiLevelType w:val="hybridMultilevel"/>
    <w:tmpl w:val="3CBE9848"/>
    <w:lvl w:ilvl="0" w:tplc="7506D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A11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DEC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23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62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45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8C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8E7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E5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43DDBF3F"/>
    <w:multiLevelType w:val="hybridMultilevel"/>
    <w:tmpl w:val="154410FC"/>
    <w:lvl w:ilvl="0" w:tplc="134A4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5E45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0840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56E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4EE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02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2BF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6A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FA8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0E9DB"/>
    <w:multiLevelType w:val="hybridMultilevel"/>
    <w:tmpl w:val="CC183D7E"/>
    <w:lvl w:ilvl="0" w:tplc="773C9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24E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06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E0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E6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84E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87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2D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EC14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799D78"/>
    <w:multiLevelType w:val="hybridMultilevel"/>
    <w:tmpl w:val="812C1C6E"/>
    <w:lvl w:ilvl="0" w:tplc="F6CC8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98B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862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6E2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CC2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C4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C00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926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F3C37"/>
    <w:multiLevelType w:val="multilevel"/>
    <w:tmpl w:val="AE1A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F41B82"/>
    <w:multiLevelType w:val="hybridMultilevel"/>
    <w:tmpl w:val="7FAA1A10"/>
    <w:lvl w:ilvl="0" w:tplc="1DEC5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C4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745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01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44D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D4D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C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EA08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76CB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6B6B0"/>
    <w:multiLevelType w:val="hybridMultilevel"/>
    <w:tmpl w:val="08C0F3B4"/>
    <w:lvl w:ilvl="0" w:tplc="C616A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44DB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2E7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CC7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E0D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C5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A4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84F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F46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37FD8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43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4F2F520"/>
    <w:multiLevelType w:val="hybridMultilevel"/>
    <w:tmpl w:val="AA5AD6E2"/>
    <w:lvl w:ilvl="0" w:tplc="2962FCFC">
      <w:start w:val="1"/>
      <w:numFmt w:val="decimal"/>
      <w:lvlText w:val="%1."/>
      <w:lvlJc w:val="left"/>
      <w:pPr>
        <w:ind w:left="720" w:hanging="360"/>
      </w:pPr>
    </w:lvl>
    <w:lvl w:ilvl="1" w:tplc="DA0CB784">
      <w:start w:val="1"/>
      <w:numFmt w:val="lowerLetter"/>
      <w:lvlText w:val="%2."/>
      <w:lvlJc w:val="left"/>
      <w:pPr>
        <w:ind w:left="1440" w:hanging="360"/>
      </w:pPr>
    </w:lvl>
    <w:lvl w:ilvl="2" w:tplc="BB3EE6BC">
      <w:start w:val="1"/>
      <w:numFmt w:val="lowerRoman"/>
      <w:lvlText w:val="%3."/>
      <w:lvlJc w:val="right"/>
      <w:pPr>
        <w:ind w:left="2160" w:hanging="180"/>
      </w:pPr>
    </w:lvl>
    <w:lvl w:ilvl="3" w:tplc="7A907132">
      <w:start w:val="1"/>
      <w:numFmt w:val="decimal"/>
      <w:lvlText w:val="%4."/>
      <w:lvlJc w:val="left"/>
      <w:pPr>
        <w:ind w:left="2880" w:hanging="360"/>
      </w:pPr>
    </w:lvl>
    <w:lvl w:ilvl="4" w:tplc="F92A716C">
      <w:start w:val="1"/>
      <w:numFmt w:val="lowerLetter"/>
      <w:lvlText w:val="%5."/>
      <w:lvlJc w:val="left"/>
      <w:pPr>
        <w:ind w:left="3600" w:hanging="360"/>
      </w:pPr>
    </w:lvl>
    <w:lvl w:ilvl="5" w:tplc="A9CC78F2">
      <w:start w:val="1"/>
      <w:numFmt w:val="lowerRoman"/>
      <w:lvlText w:val="%6."/>
      <w:lvlJc w:val="right"/>
      <w:pPr>
        <w:ind w:left="4320" w:hanging="180"/>
      </w:pPr>
    </w:lvl>
    <w:lvl w:ilvl="6" w:tplc="63FAD19A">
      <w:start w:val="1"/>
      <w:numFmt w:val="decimal"/>
      <w:lvlText w:val="%7."/>
      <w:lvlJc w:val="left"/>
      <w:pPr>
        <w:ind w:left="5040" w:hanging="360"/>
      </w:pPr>
    </w:lvl>
    <w:lvl w:ilvl="7" w:tplc="7D80F498">
      <w:start w:val="1"/>
      <w:numFmt w:val="lowerLetter"/>
      <w:lvlText w:val="%8."/>
      <w:lvlJc w:val="left"/>
      <w:pPr>
        <w:ind w:left="5760" w:hanging="360"/>
      </w:pPr>
    </w:lvl>
    <w:lvl w:ilvl="8" w:tplc="FE22F1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032AE"/>
    <w:multiLevelType w:val="hybridMultilevel"/>
    <w:tmpl w:val="6C6242C6"/>
    <w:lvl w:ilvl="0" w:tplc="3398B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821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7E7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A9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F2C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086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6455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3A0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244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5D6EA"/>
    <w:multiLevelType w:val="hybridMultilevel"/>
    <w:tmpl w:val="5BFC65EC"/>
    <w:lvl w:ilvl="0" w:tplc="A4524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EC8F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E8A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6A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5C9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46B4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C0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A75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C8D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A1A6F"/>
    <w:multiLevelType w:val="hybridMultilevel"/>
    <w:tmpl w:val="3E9C4106"/>
    <w:lvl w:ilvl="0" w:tplc="19148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CE1F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28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4A0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0047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3E7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02D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EB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5A7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9" w15:restartNumberingAfterBreak="0">
    <w:nsid w:val="7D3E7861"/>
    <w:multiLevelType w:val="hybridMultilevel"/>
    <w:tmpl w:val="56660DE6"/>
    <w:lvl w:ilvl="0" w:tplc="70F6F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EE8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727F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44F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E2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C0A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61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08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E210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455885">
    <w:abstractNumId w:val="3"/>
  </w:num>
  <w:num w:numId="2" w16cid:durableId="1436751316">
    <w:abstractNumId w:val="5"/>
  </w:num>
  <w:num w:numId="3" w16cid:durableId="1596279188">
    <w:abstractNumId w:val="17"/>
  </w:num>
  <w:num w:numId="4" w16cid:durableId="1331718893">
    <w:abstractNumId w:val="39"/>
  </w:num>
  <w:num w:numId="5" w16cid:durableId="739671360">
    <w:abstractNumId w:val="33"/>
  </w:num>
  <w:num w:numId="6" w16cid:durableId="2086025866">
    <w:abstractNumId w:val="14"/>
  </w:num>
  <w:num w:numId="7" w16cid:durableId="1508667926">
    <w:abstractNumId w:val="9"/>
  </w:num>
  <w:num w:numId="8" w16cid:durableId="423497737">
    <w:abstractNumId w:val="7"/>
  </w:num>
  <w:num w:numId="9" w16cid:durableId="716130633">
    <w:abstractNumId w:val="4"/>
  </w:num>
  <w:num w:numId="10" w16cid:durableId="736366955">
    <w:abstractNumId w:val="19"/>
  </w:num>
  <w:num w:numId="11" w16cid:durableId="678124939">
    <w:abstractNumId w:val="26"/>
  </w:num>
  <w:num w:numId="12" w16cid:durableId="358700475">
    <w:abstractNumId w:val="22"/>
  </w:num>
  <w:num w:numId="13" w16cid:durableId="724909479">
    <w:abstractNumId w:val="30"/>
  </w:num>
  <w:num w:numId="14" w16cid:durableId="17317263">
    <w:abstractNumId w:val="6"/>
  </w:num>
  <w:num w:numId="15" w16cid:durableId="124667958">
    <w:abstractNumId w:val="37"/>
  </w:num>
  <w:num w:numId="16" w16cid:durableId="1368917923">
    <w:abstractNumId w:val="27"/>
  </w:num>
  <w:num w:numId="17" w16cid:durableId="1447038055">
    <w:abstractNumId w:val="29"/>
  </w:num>
  <w:num w:numId="18" w16cid:durableId="220218130">
    <w:abstractNumId w:val="18"/>
  </w:num>
  <w:num w:numId="19" w16cid:durableId="919291511">
    <w:abstractNumId w:val="12"/>
  </w:num>
  <w:num w:numId="20" w16cid:durableId="2021156247">
    <w:abstractNumId w:val="2"/>
  </w:num>
  <w:num w:numId="21" w16cid:durableId="1397120992">
    <w:abstractNumId w:val="36"/>
  </w:num>
  <w:num w:numId="22" w16cid:durableId="2084528808">
    <w:abstractNumId w:val="34"/>
  </w:num>
  <w:num w:numId="23" w16cid:durableId="513082311">
    <w:abstractNumId w:val="28"/>
  </w:num>
  <w:num w:numId="24" w16cid:durableId="1729264861">
    <w:abstractNumId w:val="0"/>
  </w:num>
  <w:num w:numId="25" w16cid:durableId="568686202">
    <w:abstractNumId w:val="21"/>
  </w:num>
  <w:num w:numId="26" w16cid:durableId="1120956628">
    <w:abstractNumId w:val="16"/>
  </w:num>
  <w:num w:numId="27" w16cid:durableId="1413626186">
    <w:abstractNumId w:val="1"/>
  </w:num>
  <w:num w:numId="28" w16cid:durableId="1191065105">
    <w:abstractNumId w:val="24"/>
  </w:num>
  <w:num w:numId="29" w16cid:durableId="1574386964">
    <w:abstractNumId w:val="10"/>
  </w:num>
  <w:num w:numId="30" w16cid:durableId="346101647">
    <w:abstractNumId w:val="15"/>
  </w:num>
  <w:num w:numId="31" w16cid:durableId="1792818293">
    <w:abstractNumId w:val="23"/>
  </w:num>
  <w:num w:numId="32" w16cid:durableId="1781024725">
    <w:abstractNumId w:val="32"/>
  </w:num>
  <w:num w:numId="33" w16cid:durableId="1248004930">
    <w:abstractNumId w:val="13"/>
  </w:num>
  <w:num w:numId="34" w16cid:durableId="1780367131">
    <w:abstractNumId w:val="35"/>
  </w:num>
  <w:num w:numId="35" w16cid:durableId="477067163">
    <w:abstractNumId w:val="20"/>
  </w:num>
  <w:num w:numId="36" w16cid:durableId="1306277257">
    <w:abstractNumId w:val="31"/>
  </w:num>
  <w:num w:numId="37" w16cid:durableId="941839810">
    <w:abstractNumId w:val="11"/>
  </w:num>
  <w:num w:numId="38" w16cid:durableId="160439358">
    <w:abstractNumId w:val="38"/>
  </w:num>
  <w:num w:numId="39" w16cid:durableId="1746874702">
    <w:abstractNumId w:val="25"/>
  </w:num>
  <w:num w:numId="40" w16cid:durableId="71292158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6E"/>
    <w:rsid w:val="0000034E"/>
    <w:rsid w:val="0000077B"/>
    <w:rsid w:val="000008DD"/>
    <w:rsid w:val="000008FB"/>
    <w:rsid w:val="00000E24"/>
    <w:rsid w:val="00001EA3"/>
    <w:rsid w:val="00002A6C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0C9"/>
    <w:rsid w:val="00017B36"/>
    <w:rsid w:val="0002090C"/>
    <w:rsid w:val="0002097F"/>
    <w:rsid w:val="00020C89"/>
    <w:rsid w:val="000211F4"/>
    <w:rsid w:val="0002195D"/>
    <w:rsid w:val="00021D90"/>
    <w:rsid w:val="00021E76"/>
    <w:rsid w:val="00022216"/>
    <w:rsid w:val="00023B85"/>
    <w:rsid w:val="0002557D"/>
    <w:rsid w:val="00026ADA"/>
    <w:rsid w:val="000271AF"/>
    <w:rsid w:val="00027936"/>
    <w:rsid w:val="00027FB3"/>
    <w:rsid w:val="000301B4"/>
    <w:rsid w:val="00030B9E"/>
    <w:rsid w:val="00030CAD"/>
    <w:rsid w:val="00031583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ED3"/>
    <w:rsid w:val="00037FAD"/>
    <w:rsid w:val="00041059"/>
    <w:rsid w:val="000413FA"/>
    <w:rsid w:val="0004181D"/>
    <w:rsid w:val="00041A0C"/>
    <w:rsid w:val="00042D80"/>
    <w:rsid w:val="000432AB"/>
    <w:rsid w:val="000434C4"/>
    <w:rsid w:val="000436C9"/>
    <w:rsid w:val="00043C65"/>
    <w:rsid w:val="00044ED0"/>
    <w:rsid w:val="000453AB"/>
    <w:rsid w:val="00045882"/>
    <w:rsid w:val="00046115"/>
    <w:rsid w:val="00046281"/>
    <w:rsid w:val="000463BD"/>
    <w:rsid w:val="0004646A"/>
    <w:rsid w:val="00046652"/>
    <w:rsid w:val="00046BF8"/>
    <w:rsid w:val="00046C89"/>
    <w:rsid w:val="00046DCD"/>
    <w:rsid w:val="00046DDC"/>
    <w:rsid w:val="00047162"/>
    <w:rsid w:val="00047304"/>
    <w:rsid w:val="00047798"/>
    <w:rsid w:val="0004786A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4EB7"/>
    <w:rsid w:val="000555A5"/>
    <w:rsid w:val="00056B7F"/>
    <w:rsid w:val="00056D73"/>
    <w:rsid w:val="00056FD6"/>
    <w:rsid w:val="00057017"/>
    <w:rsid w:val="00057A82"/>
    <w:rsid w:val="00057ACF"/>
    <w:rsid w:val="00060718"/>
    <w:rsid w:val="000610F6"/>
    <w:rsid w:val="00061FF1"/>
    <w:rsid w:val="00062024"/>
    <w:rsid w:val="0006217B"/>
    <w:rsid w:val="00062557"/>
    <w:rsid w:val="0006272B"/>
    <w:rsid w:val="00063F13"/>
    <w:rsid w:val="0006505B"/>
    <w:rsid w:val="000658C6"/>
    <w:rsid w:val="00065E96"/>
    <w:rsid w:val="00065F53"/>
    <w:rsid w:val="000670E7"/>
    <w:rsid w:val="000672B1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439D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CA9"/>
    <w:rsid w:val="00081D1A"/>
    <w:rsid w:val="00081F4D"/>
    <w:rsid w:val="00082CC9"/>
    <w:rsid w:val="00082DD5"/>
    <w:rsid w:val="00083246"/>
    <w:rsid w:val="00083EAF"/>
    <w:rsid w:val="000851CB"/>
    <w:rsid w:val="00085C69"/>
    <w:rsid w:val="00085ECE"/>
    <w:rsid w:val="00086001"/>
    <w:rsid w:val="0008687B"/>
    <w:rsid w:val="0008727B"/>
    <w:rsid w:val="00090435"/>
    <w:rsid w:val="00090674"/>
    <w:rsid w:val="00090C3F"/>
    <w:rsid w:val="00090FC7"/>
    <w:rsid w:val="0009142D"/>
    <w:rsid w:val="00091537"/>
    <w:rsid w:val="00091CB1"/>
    <w:rsid w:val="000936FA"/>
    <w:rsid w:val="00093E4A"/>
    <w:rsid w:val="00095197"/>
    <w:rsid w:val="00095482"/>
    <w:rsid w:val="000954BE"/>
    <w:rsid w:val="00095663"/>
    <w:rsid w:val="00095AFD"/>
    <w:rsid w:val="00095FA0"/>
    <w:rsid w:val="00096019"/>
    <w:rsid w:val="0009638F"/>
    <w:rsid w:val="00097591"/>
    <w:rsid w:val="000A1069"/>
    <w:rsid w:val="000A10DF"/>
    <w:rsid w:val="000A18D8"/>
    <w:rsid w:val="000A19AF"/>
    <w:rsid w:val="000A1AB0"/>
    <w:rsid w:val="000A2091"/>
    <w:rsid w:val="000A2108"/>
    <w:rsid w:val="000A2FDE"/>
    <w:rsid w:val="000A32B0"/>
    <w:rsid w:val="000A3A54"/>
    <w:rsid w:val="000A4530"/>
    <w:rsid w:val="000A4781"/>
    <w:rsid w:val="000A4910"/>
    <w:rsid w:val="000A5535"/>
    <w:rsid w:val="000A5883"/>
    <w:rsid w:val="000A6299"/>
    <w:rsid w:val="000A65E5"/>
    <w:rsid w:val="000A67A8"/>
    <w:rsid w:val="000A6D7E"/>
    <w:rsid w:val="000A717C"/>
    <w:rsid w:val="000A7C74"/>
    <w:rsid w:val="000B0FDA"/>
    <w:rsid w:val="000B1622"/>
    <w:rsid w:val="000B1F60"/>
    <w:rsid w:val="000B5611"/>
    <w:rsid w:val="000B6047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5FC"/>
    <w:rsid w:val="000C5690"/>
    <w:rsid w:val="000C60DB"/>
    <w:rsid w:val="000C61E3"/>
    <w:rsid w:val="000C6759"/>
    <w:rsid w:val="000C68FC"/>
    <w:rsid w:val="000C69A0"/>
    <w:rsid w:val="000C7171"/>
    <w:rsid w:val="000C7C0E"/>
    <w:rsid w:val="000C7E2A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0CB"/>
    <w:rsid w:val="000F1DD5"/>
    <w:rsid w:val="000F20BC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6E8D"/>
    <w:rsid w:val="000F70FD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873"/>
    <w:rsid w:val="00104E5F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C40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275E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D26"/>
    <w:rsid w:val="00125E18"/>
    <w:rsid w:val="00125E8A"/>
    <w:rsid w:val="00125EC2"/>
    <w:rsid w:val="00125EEA"/>
    <w:rsid w:val="00126143"/>
    <w:rsid w:val="00126442"/>
    <w:rsid w:val="00126850"/>
    <w:rsid w:val="00126CBC"/>
    <w:rsid w:val="001272A7"/>
    <w:rsid w:val="00130ADF"/>
    <w:rsid w:val="00130D27"/>
    <w:rsid w:val="00131033"/>
    <w:rsid w:val="00131454"/>
    <w:rsid w:val="00131467"/>
    <w:rsid w:val="0013178A"/>
    <w:rsid w:val="001325F5"/>
    <w:rsid w:val="00132B50"/>
    <w:rsid w:val="0013350E"/>
    <w:rsid w:val="0013371D"/>
    <w:rsid w:val="00133F9F"/>
    <w:rsid w:val="00134117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636"/>
    <w:rsid w:val="00136A15"/>
    <w:rsid w:val="0013786E"/>
    <w:rsid w:val="00137B14"/>
    <w:rsid w:val="00140885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3B6"/>
    <w:rsid w:val="001448C8"/>
    <w:rsid w:val="00144BCB"/>
    <w:rsid w:val="00144DDE"/>
    <w:rsid w:val="00144E06"/>
    <w:rsid w:val="001458A6"/>
    <w:rsid w:val="00146BE7"/>
    <w:rsid w:val="0014717B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570E7"/>
    <w:rsid w:val="001604D3"/>
    <w:rsid w:val="0016141F"/>
    <w:rsid w:val="0016276E"/>
    <w:rsid w:val="00162BC3"/>
    <w:rsid w:val="001635D6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4671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201"/>
    <w:rsid w:val="001863FD"/>
    <w:rsid w:val="00186E29"/>
    <w:rsid w:val="00187C8B"/>
    <w:rsid w:val="00187E67"/>
    <w:rsid w:val="001900ED"/>
    <w:rsid w:val="00190379"/>
    <w:rsid w:val="00190F09"/>
    <w:rsid w:val="00191225"/>
    <w:rsid w:val="0019122A"/>
    <w:rsid w:val="00191F5A"/>
    <w:rsid w:val="00192415"/>
    <w:rsid w:val="00192633"/>
    <w:rsid w:val="00192D49"/>
    <w:rsid w:val="001936FC"/>
    <w:rsid w:val="001939BF"/>
    <w:rsid w:val="00194021"/>
    <w:rsid w:val="00194250"/>
    <w:rsid w:val="001944B0"/>
    <w:rsid w:val="00194EDE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354"/>
    <w:rsid w:val="001A75F7"/>
    <w:rsid w:val="001A7D61"/>
    <w:rsid w:val="001B028D"/>
    <w:rsid w:val="001B0C99"/>
    <w:rsid w:val="001B1A9E"/>
    <w:rsid w:val="001B3770"/>
    <w:rsid w:val="001B3973"/>
    <w:rsid w:val="001B3981"/>
    <w:rsid w:val="001B43EA"/>
    <w:rsid w:val="001B48E4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2919"/>
    <w:rsid w:val="001C3A2A"/>
    <w:rsid w:val="001C5303"/>
    <w:rsid w:val="001C76E0"/>
    <w:rsid w:val="001C7AB1"/>
    <w:rsid w:val="001C7EA1"/>
    <w:rsid w:val="001C7F48"/>
    <w:rsid w:val="001D12C0"/>
    <w:rsid w:val="001D14CC"/>
    <w:rsid w:val="001D1C8F"/>
    <w:rsid w:val="001D269D"/>
    <w:rsid w:val="001D28C7"/>
    <w:rsid w:val="001D3185"/>
    <w:rsid w:val="001D3522"/>
    <w:rsid w:val="001D388F"/>
    <w:rsid w:val="001D4479"/>
    <w:rsid w:val="001D4915"/>
    <w:rsid w:val="001D4BDA"/>
    <w:rsid w:val="001D6B6C"/>
    <w:rsid w:val="001D6CCA"/>
    <w:rsid w:val="001D7A37"/>
    <w:rsid w:val="001D7C2F"/>
    <w:rsid w:val="001E0895"/>
    <w:rsid w:val="001E08E4"/>
    <w:rsid w:val="001E0AA8"/>
    <w:rsid w:val="001E126C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E7EA2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5AD"/>
    <w:rsid w:val="00221B2E"/>
    <w:rsid w:val="00222718"/>
    <w:rsid w:val="002229A4"/>
    <w:rsid w:val="00222C68"/>
    <w:rsid w:val="0022312E"/>
    <w:rsid w:val="002231B9"/>
    <w:rsid w:val="00223270"/>
    <w:rsid w:val="002236B6"/>
    <w:rsid w:val="002244E7"/>
    <w:rsid w:val="00224AF8"/>
    <w:rsid w:val="00224BF3"/>
    <w:rsid w:val="002261FE"/>
    <w:rsid w:val="00226D42"/>
    <w:rsid w:val="0022732D"/>
    <w:rsid w:val="002276E2"/>
    <w:rsid w:val="00227E53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2EB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3E5"/>
    <w:rsid w:val="0024244B"/>
    <w:rsid w:val="002425C7"/>
    <w:rsid w:val="00242C9F"/>
    <w:rsid w:val="00243CEE"/>
    <w:rsid w:val="00243FD3"/>
    <w:rsid w:val="002442D4"/>
    <w:rsid w:val="00244449"/>
    <w:rsid w:val="00245F4B"/>
    <w:rsid w:val="0024633B"/>
    <w:rsid w:val="0024657E"/>
    <w:rsid w:val="0024682A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6B93"/>
    <w:rsid w:val="002573F0"/>
    <w:rsid w:val="00260663"/>
    <w:rsid w:val="0026146F"/>
    <w:rsid w:val="0026184C"/>
    <w:rsid w:val="00261EB8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3A7"/>
    <w:rsid w:val="00275B57"/>
    <w:rsid w:val="00275F14"/>
    <w:rsid w:val="0027637D"/>
    <w:rsid w:val="002768CF"/>
    <w:rsid w:val="00276EAA"/>
    <w:rsid w:val="002776F9"/>
    <w:rsid w:val="00277B95"/>
    <w:rsid w:val="00277D3E"/>
    <w:rsid w:val="0028042A"/>
    <w:rsid w:val="00280C5A"/>
    <w:rsid w:val="00283099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87E6E"/>
    <w:rsid w:val="00290534"/>
    <w:rsid w:val="002913EE"/>
    <w:rsid w:val="00291FC6"/>
    <w:rsid w:val="00292469"/>
    <w:rsid w:val="00292C0B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0F1B"/>
    <w:rsid w:val="002A16B0"/>
    <w:rsid w:val="002A18F0"/>
    <w:rsid w:val="002A2300"/>
    <w:rsid w:val="002A2998"/>
    <w:rsid w:val="002A2F29"/>
    <w:rsid w:val="002A3583"/>
    <w:rsid w:val="002A3D5E"/>
    <w:rsid w:val="002A591D"/>
    <w:rsid w:val="002A5B00"/>
    <w:rsid w:val="002A5F8F"/>
    <w:rsid w:val="002A64C3"/>
    <w:rsid w:val="002A6C32"/>
    <w:rsid w:val="002B0820"/>
    <w:rsid w:val="002B093C"/>
    <w:rsid w:val="002B155B"/>
    <w:rsid w:val="002B28AD"/>
    <w:rsid w:val="002B2B76"/>
    <w:rsid w:val="002B2C1D"/>
    <w:rsid w:val="002B3A8D"/>
    <w:rsid w:val="002B4EC4"/>
    <w:rsid w:val="002B6CBB"/>
    <w:rsid w:val="002B6E38"/>
    <w:rsid w:val="002B7282"/>
    <w:rsid w:val="002B7C8C"/>
    <w:rsid w:val="002C0E85"/>
    <w:rsid w:val="002C0E95"/>
    <w:rsid w:val="002C1073"/>
    <w:rsid w:val="002C153D"/>
    <w:rsid w:val="002C1FD2"/>
    <w:rsid w:val="002C2633"/>
    <w:rsid w:val="002C274E"/>
    <w:rsid w:val="002C32C9"/>
    <w:rsid w:val="002C3BC7"/>
    <w:rsid w:val="002C403E"/>
    <w:rsid w:val="002C4164"/>
    <w:rsid w:val="002C4EA3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1F5C"/>
    <w:rsid w:val="002D2A0B"/>
    <w:rsid w:val="002D3DB1"/>
    <w:rsid w:val="002D46DB"/>
    <w:rsid w:val="002D49C6"/>
    <w:rsid w:val="002D52BC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496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5D07"/>
    <w:rsid w:val="002E603E"/>
    <w:rsid w:val="002E6118"/>
    <w:rsid w:val="002E628C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B93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06A"/>
    <w:rsid w:val="0031037F"/>
    <w:rsid w:val="00310966"/>
    <w:rsid w:val="00311581"/>
    <w:rsid w:val="00312318"/>
    <w:rsid w:val="0031302A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68CA"/>
    <w:rsid w:val="003272B2"/>
    <w:rsid w:val="00327382"/>
    <w:rsid w:val="00327B13"/>
    <w:rsid w:val="00331E44"/>
    <w:rsid w:val="003321A5"/>
    <w:rsid w:val="00332355"/>
    <w:rsid w:val="00332430"/>
    <w:rsid w:val="00332442"/>
    <w:rsid w:val="0033279C"/>
    <w:rsid w:val="00332A13"/>
    <w:rsid w:val="003332AD"/>
    <w:rsid w:val="003334A6"/>
    <w:rsid w:val="00333772"/>
    <w:rsid w:val="00333863"/>
    <w:rsid w:val="003339FB"/>
    <w:rsid w:val="00333B8B"/>
    <w:rsid w:val="00333C18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160"/>
    <w:rsid w:val="003376D3"/>
    <w:rsid w:val="00337B1C"/>
    <w:rsid w:val="00340C1E"/>
    <w:rsid w:val="00341A5F"/>
    <w:rsid w:val="00342096"/>
    <w:rsid w:val="0034272F"/>
    <w:rsid w:val="00344141"/>
    <w:rsid w:val="003445A0"/>
    <w:rsid w:val="00344A68"/>
    <w:rsid w:val="00344C0C"/>
    <w:rsid w:val="0034514D"/>
    <w:rsid w:val="003451B7"/>
    <w:rsid w:val="003451B9"/>
    <w:rsid w:val="003451FE"/>
    <w:rsid w:val="00345B7E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0A"/>
    <w:rsid w:val="00350931"/>
    <w:rsid w:val="00350AE7"/>
    <w:rsid w:val="003517ED"/>
    <w:rsid w:val="003523E4"/>
    <w:rsid w:val="0035281E"/>
    <w:rsid w:val="00352CE5"/>
    <w:rsid w:val="00352E4B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2B4"/>
    <w:rsid w:val="003575BA"/>
    <w:rsid w:val="003576B5"/>
    <w:rsid w:val="0036053E"/>
    <w:rsid w:val="0036186B"/>
    <w:rsid w:val="00361EEC"/>
    <w:rsid w:val="0036208A"/>
    <w:rsid w:val="00362574"/>
    <w:rsid w:val="00362945"/>
    <w:rsid w:val="00362AE4"/>
    <w:rsid w:val="00362DCB"/>
    <w:rsid w:val="003636FC"/>
    <w:rsid w:val="0036375D"/>
    <w:rsid w:val="00363AA4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70A95"/>
    <w:rsid w:val="00370C4C"/>
    <w:rsid w:val="00370F8B"/>
    <w:rsid w:val="0037110E"/>
    <w:rsid w:val="003717EE"/>
    <w:rsid w:val="00371F4C"/>
    <w:rsid w:val="00372CD9"/>
    <w:rsid w:val="00373177"/>
    <w:rsid w:val="00373842"/>
    <w:rsid w:val="0037388D"/>
    <w:rsid w:val="003738D1"/>
    <w:rsid w:val="00374863"/>
    <w:rsid w:val="003748F9"/>
    <w:rsid w:val="00374EEF"/>
    <w:rsid w:val="0037515F"/>
    <w:rsid w:val="00375766"/>
    <w:rsid w:val="00375A0A"/>
    <w:rsid w:val="00375F26"/>
    <w:rsid w:val="0037626E"/>
    <w:rsid w:val="003762CE"/>
    <w:rsid w:val="0037758F"/>
    <w:rsid w:val="00377FB4"/>
    <w:rsid w:val="00380392"/>
    <w:rsid w:val="00380EF6"/>
    <w:rsid w:val="003813E9"/>
    <w:rsid w:val="003815FB"/>
    <w:rsid w:val="00381AE8"/>
    <w:rsid w:val="0038240F"/>
    <w:rsid w:val="003828B0"/>
    <w:rsid w:val="00382BD5"/>
    <w:rsid w:val="00382ED8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7EC"/>
    <w:rsid w:val="0038682A"/>
    <w:rsid w:val="00386938"/>
    <w:rsid w:val="00386945"/>
    <w:rsid w:val="003872AB"/>
    <w:rsid w:val="0038768E"/>
    <w:rsid w:val="00390077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97EEC"/>
    <w:rsid w:val="003A0622"/>
    <w:rsid w:val="003A072A"/>
    <w:rsid w:val="003A0B24"/>
    <w:rsid w:val="003A0CBA"/>
    <w:rsid w:val="003A0D62"/>
    <w:rsid w:val="003A0E65"/>
    <w:rsid w:val="003A11C0"/>
    <w:rsid w:val="003A14D2"/>
    <w:rsid w:val="003A1623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DEE"/>
    <w:rsid w:val="003A4E05"/>
    <w:rsid w:val="003A514B"/>
    <w:rsid w:val="003A5DAC"/>
    <w:rsid w:val="003A7A93"/>
    <w:rsid w:val="003B03B2"/>
    <w:rsid w:val="003B06A5"/>
    <w:rsid w:val="003B07F3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34D"/>
    <w:rsid w:val="003B43BA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06F"/>
    <w:rsid w:val="003C233F"/>
    <w:rsid w:val="003C2341"/>
    <w:rsid w:val="003C2481"/>
    <w:rsid w:val="003C24DA"/>
    <w:rsid w:val="003C2EB1"/>
    <w:rsid w:val="003C30B2"/>
    <w:rsid w:val="003C32B4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17"/>
    <w:rsid w:val="003D419B"/>
    <w:rsid w:val="003D455C"/>
    <w:rsid w:val="003D5AFA"/>
    <w:rsid w:val="003D6AF7"/>
    <w:rsid w:val="003D6DE5"/>
    <w:rsid w:val="003D78C5"/>
    <w:rsid w:val="003E0194"/>
    <w:rsid w:val="003E06F6"/>
    <w:rsid w:val="003E1F22"/>
    <w:rsid w:val="003E2E64"/>
    <w:rsid w:val="003E35AC"/>
    <w:rsid w:val="003E3CF6"/>
    <w:rsid w:val="003E3E11"/>
    <w:rsid w:val="003E5B8B"/>
    <w:rsid w:val="003E6721"/>
    <w:rsid w:val="003E6EAB"/>
    <w:rsid w:val="003E7724"/>
    <w:rsid w:val="003E7F20"/>
    <w:rsid w:val="003F0061"/>
    <w:rsid w:val="003F0FDE"/>
    <w:rsid w:val="003F1713"/>
    <w:rsid w:val="003F2BFB"/>
    <w:rsid w:val="003F41E2"/>
    <w:rsid w:val="003F4BBA"/>
    <w:rsid w:val="003F5A0B"/>
    <w:rsid w:val="003F5BDB"/>
    <w:rsid w:val="003F5C64"/>
    <w:rsid w:val="003F5CBE"/>
    <w:rsid w:val="003F63E2"/>
    <w:rsid w:val="003F6540"/>
    <w:rsid w:val="003F6654"/>
    <w:rsid w:val="003F667A"/>
    <w:rsid w:val="003F6C24"/>
    <w:rsid w:val="003F6CE1"/>
    <w:rsid w:val="003F7441"/>
    <w:rsid w:val="003F755B"/>
    <w:rsid w:val="003F77E3"/>
    <w:rsid w:val="004002AE"/>
    <w:rsid w:val="00400B89"/>
    <w:rsid w:val="00400FF8"/>
    <w:rsid w:val="00401282"/>
    <w:rsid w:val="00401484"/>
    <w:rsid w:val="00402F54"/>
    <w:rsid w:val="0040326F"/>
    <w:rsid w:val="0040362F"/>
    <w:rsid w:val="004045E3"/>
    <w:rsid w:val="00405081"/>
    <w:rsid w:val="00405616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1F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5CE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249C"/>
    <w:rsid w:val="00434255"/>
    <w:rsid w:val="00434790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0B45"/>
    <w:rsid w:val="00461669"/>
    <w:rsid w:val="00461C3F"/>
    <w:rsid w:val="00461EE0"/>
    <w:rsid w:val="00462983"/>
    <w:rsid w:val="00462B6B"/>
    <w:rsid w:val="00463D92"/>
    <w:rsid w:val="00463FDE"/>
    <w:rsid w:val="0046474A"/>
    <w:rsid w:val="00464A05"/>
    <w:rsid w:val="00464ACA"/>
    <w:rsid w:val="00464C66"/>
    <w:rsid w:val="004676F3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D99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245"/>
    <w:rsid w:val="00490F09"/>
    <w:rsid w:val="00492489"/>
    <w:rsid w:val="00492BF9"/>
    <w:rsid w:val="00493C64"/>
    <w:rsid w:val="00493DE8"/>
    <w:rsid w:val="00493E81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528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28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29C"/>
    <w:rsid w:val="004B78E7"/>
    <w:rsid w:val="004BB88C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3F87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BA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57A1"/>
    <w:rsid w:val="004E7562"/>
    <w:rsid w:val="004E7AD8"/>
    <w:rsid w:val="004F00AC"/>
    <w:rsid w:val="004F085A"/>
    <w:rsid w:val="004F0CC6"/>
    <w:rsid w:val="004F1127"/>
    <w:rsid w:val="004F18EF"/>
    <w:rsid w:val="004F1CD5"/>
    <w:rsid w:val="004F1E22"/>
    <w:rsid w:val="004F22D3"/>
    <w:rsid w:val="004F2389"/>
    <w:rsid w:val="004F25FD"/>
    <w:rsid w:val="004F4F4C"/>
    <w:rsid w:val="004F604B"/>
    <w:rsid w:val="004F7D07"/>
    <w:rsid w:val="00500052"/>
    <w:rsid w:val="00500090"/>
    <w:rsid w:val="00500F07"/>
    <w:rsid w:val="0050192B"/>
    <w:rsid w:val="005028FA"/>
    <w:rsid w:val="005036A8"/>
    <w:rsid w:val="005038C6"/>
    <w:rsid w:val="005038D0"/>
    <w:rsid w:val="00503B31"/>
    <w:rsid w:val="00503D81"/>
    <w:rsid w:val="00504743"/>
    <w:rsid w:val="00504D61"/>
    <w:rsid w:val="00505278"/>
    <w:rsid w:val="0050630B"/>
    <w:rsid w:val="0050675B"/>
    <w:rsid w:val="00510571"/>
    <w:rsid w:val="005105F5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345"/>
    <w:rsid w:val="005175C4"/>
    <w:rsid w:val="00517E7C"/>
    <w:rsid w:val="0052059E"/>
    <w:rsid w:val="00521A7C"/>
    <w:rsid w:val="00522AB3"/>
    <w:rsid w:val="00522BA0"/>
    <w:rsid w:val="00523B8E"/>
    <w:rsid w:val="00523CA8"/>
    <w:rsid w:val="0052431B"/>
    <w:rsid w:val="00524662"/>
    <w:rsid w:val="00524A9D"/>
    <w:rsid w:val="0052564A"/>
    <w:rsid w:val="00525743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2363"/>
    <w:rsid w:val="00533349"/>
    <w:rsid w:val="0053339F"/>
    <w:rsid w:val="0053391C"/>
    <w:rsid w:val="00533D85"/>
    <w:rsid w:val="00534986"/>
    <w:rsid w:val="00534D27"/>
    <w:rsid w:val="00534F64"/>
    <w:rsid w:val="00535617"/>
    <w:rsid w:val="00535C38"/>
    <w:rsid w:val="00536193"/>
    <w:rsid w:val="00536A62"/>
    <w:rsid w:val="00537480"/>
    <w:rsid w:val="0053753A"/>
    <w:rsid w:val="00537947"/>
    <w:rsid w:val="005400FF"/>
    <w:rsid w:val="005407BA"/>
    <w:rsid w:val="00540825"/>
    <w:rsid w:val="00541474"/>
    <w:rsid w:val="005415C6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6DCB"/>
    <w:rsid w:val="0054711B"/>
    <w:rsid w:val="00547381"/>
    <w:rsid w:val="00547867"/>
    <w:rsid w:val="0054786C"/>
    <w:rsid w:val="00547CD4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1F7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67C5C"/>
    <w:rsid w:val="005704D9"/>
    <w:rsid w:val="00570511"/>
    <w:rsid w:val="00570FB8"/>
    <w:rsid w:val="00572946"/>
    <w:rsid w:val="0057314B"/>
    <w:rsid w:val="0057335A"/>
    <w:rsid w:val="00573973"/>
    <w:rsid w:val="005745DA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2EA6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267"/>
    <w:rsid w:val="00593335"/>
    <w:rsid w:val="005937CC"/>
    <w:rsid w:val="005941C4"/>
    <w:rsid w:val="00594555"/>
    <w:rsid w:val="00594786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8F2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608"/>
    <w:rsid w:val="005A7940"/>
    <w:rsid w:val="005A7BA9"/>
    <w:rsid w:val="005A7D4F"/>
    <w:rsid w:val="005A7DE8"/>
    <w:rsid w:val="005B0305"/>
    <w:rsid w:val="005B03B1"/>
    <w:rsid w:val="005B0D8D"/>
    <w:rsid w:val="005B40FB"/>
    <w:rsid w:val="005B4A52"/>
    <w:rsid w:val="005B578F"/>
    <w:rsid w:val="005B5D76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6DD"/>
    <w:rsid w:val="005C49BB"/>
    <w:rsid w:val="005C4A0D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CF"/>
    <w:rsid w:val="005D10D9"/>
    <w:rsid w:val="005D189E"/>
    <w:rsid w:val="005D257E"/>
    <w:rsid w:val="005D299D"/>
    <w:rsid w:val="005D3A9B"/>
    <w:rsid w:val="005D41AB"/>
    <w:rsid w:val="005D4CCF"/>
    <w:rsid w:val="005D5404"/>
    <w:rsid w:val="005D71F6"/>
    <w:rsid w:val="005D7345"/>
    <w:rsid w:val="005D7677"/>
    <w:rsid w:val="005E0966"/>
    <w:rsid w:val="005E1272"/>
    <w:rsid w:val="005E16BB"/>
    <w:rsid w:val="005E265D"/>
    <w:rsid w:val="005E2901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2CEB"/>
    <w:rsid w:val="006033B7"/>
    <w:rsid w:val="00603879"/>
    <w:rsid w:val="0060389C"/>
    <w:rsid w:val="006042EF"/>
    <w:rsid w:val="0060502E"/>
    <w:rsid w:val="00605C56"/>
    <w:rsid w:val="00606A03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4A9B"/>
    <w:rsid w:val="0061571E"/>
    <w:rsid w:val="00615FD7"/>
    <w:rsid w:val="00617258"/>
    <w:rsid w:val="0061752D"/>
    <w:rsid w:val="0061766C"/>
    <w:rsid w:val="0062007F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CB5"/>
    <w:rsid w:val="006270CF"/>
    <w:rsid w:val="00627232"/>
    <w:rsid w:val="00627C6C"/>
    <w:rsid w:val="00627C97"/>
    <w:rsid w:val="00630D3A"/>
    <w:rsid w:val="00632203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1EC"/>
    <w:rsid w:val="0065763A"/>
    <w:rsid w:val="006601D6"/>
    <w:rsid w:val="0066075B"/>
    <w:rsid w:val="00660AA8"/>
    <w:rsid w:val="00660E7E"/>
    <w:rsid w:val="006630C5"/>
    <w:rsid w:val="00664010"/>
    <w:rsid w:val="00664550"/>
    <w:rsid w:val="00664860"/>
    <w:rsid w:val="00665714"/>
    <w:rsid w:val="00665D41"/>
    <w:rsid w:val="00665DBA"/>
    <w:rsid w:val="0066635C"/>
    <w:rsid w:val="0066685B"/>
    <w:rsid w:val="0066733A"/>
    <w:rsid w:val="006674FB"/>
    <w:rsid w:val="00667883"/>
    <w:rsid w:val="00667950"/>
    <w:rsid w:val="00670404"/>
    <w:rsid w:val="00670654"/>
    <w:rsid w:val="00670B7C"/>
    <w:rsid w:val="00670EBE"/>
    <w:rsid w:val="00672F49"/>
    <w:rsid w:val="006736D8"/>
    <w:rsid w:val="00673B15"/>
    <w:rsid w:val="006750DC"/>
    <w:rsid w:val="0067541A"/>
    <w:rsid w:val="006754D1"/>
    <w:rsid w:val="006760A1"/>
    <w:rsid w:val="006762BA"/>
    <w:rsid w:val="00676C3F"/>
    <w:rsid w:val="00680DA6"/>
    <w:rsid w:val="0068111E"/>
    <w:rsid w:val="006817D2"/>
    <w:rsid w:val="00681C37"/>
    <w:rsid w:val="00681D4E"/>
    <w:rsid w:val="00682781"/>
    <w:rsid w:val="006828EE"/>
    <w:rsid w:val="00682912"/>
    <w:rsid w:val="00682A6E"/>
    <w:rsid w:val="00682EF3"/>
    <w:rsid w:val="00683E1C"/>
    <w:rsid w:val="0068595D"/>
    <w:rsid w:val="00685E51"/>
    <w:rsid w:val="00686F65"/>
    <w:rsid w:val="006873EC"/>
    <w:rsid w:val="00687C6F"/>
    <w:rsid w:val="00687FA6"/>
    <w:rsid w:val="006905D9"/>
    <w:rsid w:val="0069069C"/>
    <w:rsid w:val="006906F6"/>
    <w:rsid w:val="00690811"/>
    <w:rsid w:val="0069098A"/>
    <w:rsid w:val="006909C9"/>
    <w:rsid w:val="00691457"/>
    <w:rsid w:val="00691509"/>
    <w:rsid w:val="006921A7"/>
    <w:rsid w:val="00693578"/>
    <w:rsid w:val="00693DE1"/>
    <w:rsid w:val="0069432C"/>
    <w:rsid w:val="00695BFA"/>
    <w:rsid w:val="006960A2"/>
    <w:rsid w:val="00697150"/>
    <w:rsid w:val="00697449"/>
    <w:rsid w:val="00697E9C"/>
    <w:rsid w:val="006A013E"/>
    <w:rsid w:val="006A06EB"/>
    <w:rsid w:val="006A134A"/>
    <w:rsid w:val="006A1388"/>
    <w:rsid w:val="006A1AF8"/>
    <w:rsid w:val="006A2900"/>
    <w:rsid w:val="006A2E7F"/>
    <w:rsid w:val="006A33E2"/>
    <w:rsid w:val="006A4721"/>
    <w:rsid w:val="006A483C"/>
    <w:rsid w:val="006A4D0E"/>
    <w:rsid w:val="006A505E"/>
    <w:rsid w:val="006A6AEB"/>
    <w:rsid w:val="006A6C80"/>
    <w:rsid w:val="006A6E30"/>
    <w:rsid w:val="006A706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5B7"/>
    <w:rsid w:val="006B5760"/>
    <w:rsid w:val="006B58D9"/>
    <w:rsid w:val="006B5E93"/>
    <w:rsid w:val="006B61C8"/>
    <w:rsid w:val="006B752D"/>
    <w:rsid w:val="006B78B1"/>
    <w:rsid w:val="006C004C"/>
    <w:rsid w:val="006C1868"/>
    <w:rsid w:val="006C2692"/>
    <w:rsid w:val="006C2EA8"/>
    <w:rsid w:val="006C32F6"/>
    <w:rsid w:val="006C332C"/>
    <w:rsid w:val="006C36C9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089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6A8B"/>
    <w:rsid w:val="006D6EBA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E6C1F"/>
    <w:rsid w:val="006E6D25"/>
    <w:rsid w:val="006F0039"/>
    <w:rsid w:val="006F0503"/>
    <w:rsid w:val="006F087E"/>
    <w:rsid w:val="006F0D39"/>
    <w:rsid w:val="006F1462"/>
    <w:rsid w:val="006F17B0"/>
    <w:rsid w:val="006F2D23"/>
    <w:rsid w:val="006F33FF"/>
    <w:rsid w:val="006F364B"/>
    <w:rsid w:val="006F395D"/>
    <w:rsid w:val="006F41D6"/>
    <w:rsid w:val="006F4C19"/>
    <w:rsid w:val="006F5F6F"/>
    <w:rsid w:val="006F60D3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2E7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37892"/>
    <w:rsid w:val="007401F6"/>
    <w:rsid w:val="007408B1"/>
    <w:rsid w:val="00740B09"/>
    <w:rsid w:val="00740DA3"/>
    <w:rsid w:val="00741C12"/>
    <w:rsid w:val="007425B8"/>
    <w:rsid w:val="00742C02"/>
    <w:rsid w:val="00742CFA"/>
    <w:rsid w:val="00742E68"/>
    <w:rsid w:val="00743FC9"/>
    <w:rsid w:val="00744607"/>
    <w:rsid w:val="007449D7"/>
    <w:rsid w:val="00744A91"/>
    <w:rsid w:val="00744C16"/>
    <w:rsid w:val="00744F34"/>
    <w:rsid w:val="0074505F"/>
    <w:rsid w:val="00745063"/>
    <w:rsid w:val="00745245"/>
    <w:rsid w:val="00745330"/>
    <w:rsid w:val="00746350"/>
    <w:rsid w:val="00746AAF"/>
    <w:rsid w:val="00747033"/>
    <w:rsid w:val="00747061"/>
    <w:rsid w:val="007470F2"/>
    <w:rsid w:val="00747801"/>
    <w:rsid w:val="00747DF8"/>
    <w:rsid w:val="00750AC5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397"/>
    <w:rsid w:val="007626AD"/>
    <w:rsid w:val="00763E52"/>
    <w:rsid w:val="00764679"/>
    <w:rsid w:val="0076567F"/>
    <w:rsid w:val="00765CCE"/>
    <w:rsid w:val="00766636"/>
    <w:rsid w:val="007666BD"/>
    <w:rsid w:val="00766B62"/>
    <w:rsid w:val="00767701"/>
    <w:rsid w:val="00767EFF"/>
    <w:rsid w:val="007700DF"/>
    <w:rsid w:val="00770540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1E"/>
    <w:rsid w:val="007815F4"/>
    <w:rsid w:val="00781C53"/>
    <w:rsid w:val="00781F9D"/>
    <w:rsid w:val="00782317"/>
    <w:rsid w:val="0078244D"/>
    <w:rsid w:val="00782D20"/>
    <w:rsid w:val="00782D98"/>
    <w:rsid w:val="00783364"/>
    <w:rsid w:val="007834C3"/>
    <w:rsid w:val="00784085"/>
    <w:rsid w:val="00784903"/>
    <w:rsid w:val="00784D39"/>
    <w:rsid w:val="00784F02"/>
    <w:rsid w:val="0078514E"/>
    <w:rsid w:val="007862A0"/>
    <w:rsid w:val="0078632F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2E1"/>
    <w:rsid w:val="007A630F"/>
    <w:rsid w:val="007A7479"/>
    <w:rsid w:val="007A7909"/>
    <w:rsid w:val="007A7B57"/>
    <w:rsid w:val="007A7BA3"/>
    <w:rsid w:val="007A7D79"/>
    <w:rsid w:val="007A7FC3"/>
    <w:rsid w:val="007B04F0"/>
    <w:rsid w:val="007B08A5"/>
    <w:rsid w:val="007B17DB"/>
    <w:rsid w:val="007B1CE7"/>
    <w:rsid w:val="007B1EF0"/>
    <w:rsid w:val="007B244A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B7C9E"/>
    <w:rsid w:val="007C093F"/>
    <w:rsid w:val="007C0A8B"/>
    <w:rsid w:val="007C0ACE"/>
    <w:rsid w:val="007C0C5A"/>
    <w:rsid w:val="007C1001"/>
    <w:rsid w:val="007C1385"/>
    <w:rsid w:val="007C1423"/>
    <w:rsid w:val="007C1FE8"/>
    <w:rsid w:val="007C2137"/>
    <w:rsid w:val="007C2536"/>
    <w:rsid w:val="007C26A5"/>
    <w:rsid w:val="007C3423"/>
    <w:rsid w:val="007C36E6"/>
    <w:rsid w:val="007C378A"/>
    <w:rsid w:val="007C3E1B"/>
    <w:rsid w:val="007C4A69"/>
    <w:rsid w:val="007C4FFE"/>
    <w:rsid w:val="007C51E5"/>
    <w:rsid w:val="007C620C"/>
    <w:rsid w:val="007C644D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2F48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707"/>
    <w:rsid w:val="007F0AC5"/>
    <w:rsid w:val="007F0BC9"/>
    <w:rsid w:val="007F0F52"/>
    <w:rsid w:val="007F1FED"/>
    <w:rsid w:val="007F21E5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1BA3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241"/>
    <w:rsid w:val="008114F9"/>
    <w:rsid w:val="0081160F"/>
    <w:rsid w:val="00812335"/>
    <w:rsid w:val="0081339D"/>
    <w:rsid w:val="0081437E"/>
    <w:rsid w:val="00814605"/>
    <w:rsid w:val="008147A7"/>
    <w:rsid w:val="00814A20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16F6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4A7"/>
    <w:rsid w:val="00847823"/>
    <w:rsid w:val="00847CC6"/>
    <w:rsid w:val="00850238"/>
    <w:rsid w:val="008508B4"/>
    <w:rsid w:val="00850B84"/>
    <w:rsid w:val="00850FD4"/>
    <w:rsid w:val="008515DD"/>
    <w:rsid w:val="008523A4"/>
    <w:rsid w:val="0085242B"/>
    <w:rsid w:val="00852A47"/>
    <w:rsid w:val="00853AC0"/>
    <w:rsid w:val="0085414A"/>
    <w:rsid w:val="0085421A"/>
    <w:rsid w:val="00854700"/>
    <w:rsid w:val="00855B68"/>
    <w:rsid w:val="00856B10"/>
    <w:rsid w:val="00857D79"/>
    <w:rsid w:val="00857EB1"/>
    <w:rsid w:val="0086098C"/>
    <w:rsid w:val="00860A81"/>
    <w:rsid w:val="00860E5A"/>
    <w:rsid w:val="00861129"/>
    <w:rsid w:val="0086153D"/>
    <w:rsid w:val="00861B9F"/>
    <w:rsid w:val="00861BFD"/>
    <w:rsid w:val="00861CF1"/>
    <w:rsid w:val="008621FF"/>
    <w:rsid w:val="00862A73"/>
    <w:rsid w:val="008633FA"/>
    <w:rsid w:val="00864320"/>
    <w:rsid w:val="00864705"/>
    <w:rsid w:val="00864BEF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1F69"/>
    <w:rsid w:val="0087284D"/>
    <w:rsid w:val="00872BDD"/>
    <w:rsid w:val="00873813"/>
    <w:rsid w:val="0087459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322A"/>
    <w:rsid w:val="00884552"/>
    <w:rsid w:val="008848A4"/>
    <w:rsid w:val="00884C83"/>
    <w:rsid w:val="00885594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1A7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06"/>
    <w:rsid w:val="00895B18"/>
    <w:rsid w:val="00896612"/>
    <w:rsid w:val="00897E0D"/>
    <w:rsid w:val="00897E31"/>
    <w:rsid w:val="008A2317"/>
    <w:rsid w:val="008A2996"/>
    <w:rsid w:val="008A42A4"/>
    <w:rsid w:val="008A4A09"/>
    <w:rsid w:val="008A4B53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27A"/>
    <w:rsid w:val="008B2E80"/>
    <w:rsid w:val="008B32BD"/>
    <w:rsid w:val="008B33F4"/>
    <w:rsid w:val="008B48FA"/>
    <w:rsid w:val="008B5A5B"/>
    <w:rsid w:val="008B6D38"/>
    <w:rsid w:val="008B74B9"/>
    <w:rsid w:val="008B7F7A"/>
    <w:rsid w:val="008C023F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180"/>
    <w:rsid w:val="008C70FF"/>
    <w:rsid w:val="008C7424"/>
    <w:rsid w:val="008C77D2"/>
    <w:rsid w:val="008C7F76"/>
    <w:rsid w:val="008D119C"/>
    <w:rsid w:val="008D1977"/>
    <w:rsid w:val="008D1F24"/>
    <w:rsid w:val="008D23F7"/>
    <w:rsid w:val="008D31F2"/>
    <w:rsid w:val="008D40A6"/>
    <w:rsid w:val="008D4373"/>
    <w:rsid w:val="008D5291"/>
    <w:rsid w:val="008D5A8D"/>
    <w:rsid w:val="008D7902"/>
    <w:rsid w:val="008D7BAD"/>
    <w:rsid w:val="008E0676"/>
    <w:rsid w:val="008E0B8C"/>
    <w:rsid w:val="008E0D8A"/>
    <w:rsid w:val="008E17C2"/>
    <w:rsid w:val="008E240D"/>
    <w:rsid w:val="008E29C7"/>
    <w:rsid w:val="008E2BF6"/>
    <w:rsid w:val="008E2DB9"/>
    <w:rsid w:val="008E3312"/>
    <w:rsid w:val="008E38A5"/>
    <w:rsid w:val="008E4C6C"/>
    <w:rsid w:val="008E4DE9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6DCB"/>
    <w:rsid w:val="008F7C97"/>
    <w:rsid w:val="008F7DB1"/>
    <w:rsid w:val="0090285F"/>
    <w:rsid w:val="00903F35"/>
    <w:rsid w:val="009046AC"/>
    <w:rsid w:val="00905EBB"/>
    <w:rsid w:val="0090606F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5F4"/>
    <w:rsid w:val="00914706"/>
    <w:rsid w:val="009148DD"/>
    <w:rsid w:val="00915AF9"/>
    <w:rsid w:val="00915E16"/>
    <w:rsid w:val="009219B3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1765"/>
    <w:rsid w:val="009323D2"/>
    <w:rsid w:val="0093244B"/>
    <w:rsid w:val="00932DAD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2F1"/>
    <w:rsid w:val="0094031D"/>
    <w:rsid w:val="009408D6"/>
    <w:rsid w:val="00940957"/>
    <w:rsid w:val="00940B29"/>
    <w:rsid w:val="0094114B"/>
    <w:rsid w:val="009411E7"/>
    <w:rsid w:val="0094121F"/>
    <w:rsid w:val="00941289"/>
    <w:rsid w:val="009428C2"/>
    <w:rsid w:val="00942DE1"/>
    <w:rsid w:val="00943295"/>
    <w:rsid w:val="00944407"/>
    <w:rsid w:val="0094459E"/>
    <w:rsid w:val="00944974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923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0DE"/>
    <w:rsid w:val="0096436D"/>
    <w:rsid w:val="00964760"/>
    <w:rsid w:val="00965303"/>
    <w:rsid w:val="009658B4"/>
    <w:rsid w:val="0096598E"/>
    <w:rsid w:val="00965E4C"/>
    <w:rsid w:val="00966448"/>
    <w:rsid w:val="00966539"/>
    <w:rsid w:val="0096698D"/>
    <w:rsid w:val="00966FEC"/>
    <w:rsid w:val="00967645"/>
    <w:rsid w:val="00967787"/>
    <w:rsid w:val="00970051"/>
    <w:rsid w:val="009700CF"/>
    <w:rsid w:val="00970FC3"/>
    <w:rsid w:val="00971241"/>
    <w:rsid w:val="00971B1F"/>
    <w:rsid w:val="00971C7B"/>
    <w:rsid w:val="00971DBA"/>
    <w:rsid w:val="00971E5B"/>
    <w:rsid w:val="009720AD"/>
    <w:rsid w:val="00972144"/>
    <w:rsid w:val="0097288C"/>
    <w:rsid w:val="00972B89"/>
    <w:rsid w:val="00973C52"/>
    <w:rsid w:val="00973CF3"/>
    <w:rsid w:val="00973E08"/>
    <w:rsid w:val="0097481D"/>
    <w:rsid w:val="00974B11"/>
    <w:rsid w:val="00975124"/>
    <w:rsid w:val="0097707D"/>
    <w:rsid w:val="0097742A"/>
    <w:rsid w:val="00977751"/>
    <w:rsid w:val="00977B86"/>
    <w:rsid w:val="009807D7"/>
    <w:rsid w:val="00980EFA"/>
    <w:rsid w:val="00980F08"/>
    <w:rsid w:val="00981CC6"/>
    <w:rsid w:val="00982366"/>
    <w:rsid w:val="009839C5"/>
    <w:rsid w:val="00983B68"/>
    <w:rsid w:val="00983CFD"/>
    <w:rsid w:val="009846FF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6B8D"/>
    <w:rsid w:val="0098733E"/>
    <w:rsid w:val="00991262"/>
    <w:rsid w:val="009928F1"/>
    <w:rsid w:val="00992E7F"/>
    <w:rsid w:val="009931DB"/>
    <w:rsid w:val="0099376B"/>
    <w:rsid w:val="00993963"/>
    <w:rsid w:val="00993F55"/>
    <w:rsid w:val="00994596"/>
    <w:rsid w:val="00994B8A"/>
    <w:rsid w:val="00994D69"/>
    <w:rsid w:val="00994F70"/>
    <w:rsid w:val="009950E9"/>
    <w:rsid w:val="009952FB"/>
    <w:rsid w:val="009956CF"/>
    <w:rsid w:val="00995D4F"/>
    <w:rsid w:val="00996188"/>
    <w:rsid w:val="00996391"/>
    <w:rsid w:val="0099641C"/>
    <w:rsid w:val="00996A80"/>
    <w:rsid w:val="00996C24"/>
    <w:rsid w:val="00997128"/>
    <w:rsid w:val="009A23ED"/>
    <w:rsid w:val="009A2CD6"/>
    <w:rsid w:val="009A52ED"/>
    <w:rsid w:val="009A55FF"/>
    <w:rsid w:val="009A5C60"/>
    <w:rsid w:val="009A5E73"/>
    <w:rsid w:val="009A6310"/>
    <w:rsid w:val="009A6AB4"/>
    <w:rsid w:val="009A6D85"/>
    <w:rsid w:val="009A72FD"/>
    <w:rsid w:val="009B03E9"/>
    <w:rsid w:val="009B0A52"/>
    <w:rsid w:val="009B0D1A"/>
    <w:rsid w:val="009B11FF"/>
    <w:rsid w:val="009B126B"/>
    <w:rsid w:val="009B146F"/>
    <w:rsid w:val="009B154E"/>
    <w:rsid w:val="009B1C64"/>
    <w:rsid w:val="009B3AB6"/>
    <w:rsid w:val="009B3DFA"/>
    <w:rsid w:val="009B4993"/>
    <w:rsid w:val="009B5202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6E88"/>
    <w:rsid w:val="009B7B78"/>
    <w:rsid w:val="009B7EEF"/>
    <w:rsid w:val="009C0BD1"/>
    <w:rsid w:val="009C1966"/>
    <w:rsid w:val="009C1CB2"/>
    <w:rsid w:val="009C292F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55F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7B1"/>
    <w:rsid w:val="009D5AF1"/>
    <w:rsid w:val="009D5F0D"/>
    <w:rsid w:val="009D700C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2FDE"/>
    <w:rsid w:val="009E30DF"/>
    <w:rsid w:val="009E3B02"/>
    <w:rsid w:val="009E3B80"/>
    <w:rsid w:val="009E3CD7"/>
    <w:rsid w:val="009E4D4D"/>
    <w:rsid w:val="009E4FD7"/>
    <w:rsid w:val="009E50E3"/>
    <w:rsid w:val="009E544B"/>
    <w:rsid w:val="009E5BFB"/>
    <w:rsid w:val="009E5ED2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4D9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4A"/>
    <w:rsid w:val="00A03590"/>
    <w:rsid w:val="00A037A6"/>
    <w:rsid w:val="00A03EAC"/>
    <w:rsid w:val="00A059B6"/>
    <w:rsid w:val="00A067C7"/>
    <w:rsid w:val="00A077A6"/>
    <w:rsid w:val="00A10B9D"/>
    <w:rsid w:val="00A11A51"/>
    <w:rsid w:val="00A12AFA"/>
    <w:rsid w:val="00A12B66"/>
    <w:rsid w:val="00A12C5C"/>
    <w:rsid w:val="00A12CE7"/>
    <w:rsid w:val="00A136C4"/>
    <w:rsid w:val="00A13715"/>
    <w:rsid w:val="00A13731"/>
    <w:rsid w:val="00A142F8"/>
    <w:rsid w:val="00A1460E"/>
    <w:rsid w:val="00A14A6E"/>
    <w:rsid w:val="00A15DE7"/>
    <w:rsid w:val="00A17047"/>
    <w:rsid w:val="00A1721B"/>
    <w:rsid w:val="00A17395"/>
    <w:rsid w:val="00A176C6"/>
    <w:rsid w:val="00A17F3B"/>
    <w:rsid w:val="00A2046C"/>
    <w:rsid w:val="00A20AC8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45B"/>
    <w:rsid w:val="00A2394B"/>
    <w:rsid w:val="00A23CF9"/>
    <w:rsid w:val="00A23E5E"/>
    <w:rsid w:val="00A23F38"/>
    <w:rsid w:val="00A241FF"/>
    <w:rsid w:val="00A24249"/>
    <w:rsid w:val="00A24869"/>
    <w:rsid w:val="00A24921"/>
    <w:rsid w:val="00A24E72"/>
    <w:rsid w:val="00A25102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EF8"/>
    <w:rsid w:val="00A3404A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ADB"/>
    <w:rsid w:val="00A54177"/>
    <w:rsid w:val="00A54898"/>
    <w:rsid w:val="00A54BA2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4B7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2F4F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0C9"/>
    <w:rsid w:val="00A84238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D74"/>
    <w:rsid w:val="00A9227C"/>
    <w:rsid w:val="00A92457"/>
    <w:rsid w:val="00A92C2E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97AB2"/>
    <w:rsid w:val="00AA0003"/>
    <w:rsid w:val="00AA03DF"/>
    <w:rsid w:val="00AA0562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6E0D"/>
    <w:rsid w:val="00AA7BED"/>
    <w:rsid w:val="00AB0231"/>
    <w:rsid w:val="00AB0283"/>
    <w:rsid w:val="00AB0D7A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4C61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37BE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EDE"/>
    <w:rsid w:val="00AD41E2"/>
    <w:rsid w:val="00AD479F"/>
    <w:rsid w:val="00AD4BA1"/>
    <w:rsid w:val="00AD57F8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7F4"/>
    <w:rsid w:val="00AE1DE6"/>
    <w:rsid w:val="00AE20B0"/>
    <w:rsid w:val="00AE3093"/>
    <w:rsid w:val="00AE39CD"/>
    <w:rsid w:val="00AE5522"/>
    <w:rsid w:val="00AE58E4"/>
    <w:rsid w:val="00AE5938"/>
    <w:rsid w:val="00AE6117"/>
    <w:rsid w:val="00AE65A0"/>
    <w:rsid w:val="00AE6B6A"/>
    <w:rsid w:val="00AE7273"/>
    <w:rsid w:val="00AE728C"/>
    <w:rsid w:val="00AE7465"/>
    <w:rsid w:val="00AE7501"/>
    <w:rsid w:val="00AE796B"/>
    <w:rsid w:val="00AF0EEA"/>
    <w:rsid w:val="00AF1458"/>
    <w:rsid w:val="00AF169C"/>
    <w:rsid w:val="00AF1B5B"/>
    <w:rsid w:val="00AF1E89"/>
    <w:rsid w:val="00AF24E8"/>
    <w:rsid w:val="00AF2559"/>
    <w:rsid w:val="00AF338F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11A8"/>
    <w:rsid w:val="00B026BF"/>
    <w:rsid w:val="00B03379"/>
    <w:rsid w:val="00B0366C"/>
    <w:rsid w:val="00B0397E"/>
    <w:rsid w:val="00B03A04"/>
    <w:rsid w:val="00B04ADB"/>
    <w:rsid w:val="00B0523F"/>
    <w:rsid w:val="00B0624A"/>
    <w:rsid w:val="00B06B72"/>
    <w:rsid w:val="00B06BCD"/>
    <w:rsid w:val="00B072F0"/>
    <w:rsid w:val="00B07F80"/>
    <w:rsid w:val="00B10D59"/>
    <w:rsid w:val="00B10E37"/>
    <w:rsid w:val="00B1130E"/>
    <w:rsid w:val="00B118DD"/>
    <w:rsid w:val="00B11B97"/>
    <w:rsid w:val="00B12103"/>
    <w:rsid w:val="00B12AE2"/>
    <w:rsid w:val="00B12BFA"/>
    <w:rsid w:val="00B12E1F"/>
    <w:rsid w:val="00B13B51"/>
    <w:rsid w:val="00B147BB"/>
    <w:rsid w:val="00B14EC2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2AB1"/>
    <w:rsid w:val="00B23D18"/>
    <w:rsid w:val="00B259F5"/>
    <w:rsid w:val="00B26293"/>
    <w:rsid w:val="00B26804"/>
    <w:rsid w:val="00B26A6C"/>
    <w:rsid w:val="00B26C03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4F4E"/>
    <w:rsid w:val="00B466D8"/>
    <w:rsid w:val="00B47C35"/>
    <w:rsid w:val="00B505B2"/>
    <w:rsid w:val="00B50D56"/>
    <w:rsid w:val="00B519DD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88D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67F8F"/>
    <w:rsid w:val="00B70646"/>
    <w:rsid w:val="00B706AC"/>
    <w:rsid w:val="00B70D93"/>
    <w:rsid w:val="00B710F0"/>
    <w:rsid w:val="00B714B8"/>
    <w:rsid w:val="00B71C60"/>
    <w:rsid w:val="00B72112"/>
    <w:rsid w:val="00B721E0"/>
    <w:rsid w:val="00B72308"/>
    <w:rsid w:val="00B738FC"/>
    <w:rsid w:val="00B74992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180"/>
    <w:rsid w:val="00B83733"/>
    <w:rsid w:val="00B84014"/>
    <w:rsid w:val="00B846DD"/>
    <w:rsid w:val="00B84BBC"/>
    <w:rsid w:val="00B84C03"/>
    <w:rsid w:val="00B84DBE"/>
    <w:rsid w:val="00B8591F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047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581"/>
    <w:rsid w:val="00BA0809"/>
    <w:rsid w:val="00BA251F"/>
    <w:rsid w:val="00BA2B41"/>
    <w:rsid w:val="00BA2F36"/>
    <w:rsid w:val="00BA3032"/>
    <w:rsid w:val="00BA334E"/>
    <w:rsid w:val="00BA3B5B"/>
    <w:rsid w:val="00BA4AF5"/>
    <w:rsid w:val="00BA4D11"/>
    <w:rsid w:val="00BA4E8D"/>
    <w:rsid w:val="00BA6070"/>
    <w:rsid w:val="00BA65A3"/>
    <w:rsid w:val="00BA6C49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3BF0"/>
    <w:rsid w:val="00BB4B3C"/>
    <w:rsid w:val="00BB682B"/>
    <w:rsid w:val="00BB6A2A"/>
    <w:rsid w:val="00BB70E6"/>
    <w:rsid w:val="00BB76BF"/>
    <w:rsid w:val="00BB77FC"/>
    <w:rsid w:val="00BB7C21"/>
    <w:rsid w:val="00BB7D03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B18"/>
    <w:rsid w:val="00BC4D93"/>
    <w:rsid w:val="00BC5160"/>
    <w:rsid w:val="00BC64E1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2DC0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0EF9"/>
    <w:rsid w:val="00BE14B0"/>
    <w:rsid w:val="00BE1806"/>
    <w:rsid w:val="00BE2383"/>
    <w:rsid w:val="00BE295A"/>
    <w:rsid w:val="00BE2AFE"/>
    <w:rsid w:val="00BE30A7"/>
    <w:rsid w:val="00BE3C0E"/>
    <w:rsid w:val="00BE4487"/>
    <w:rsid w:val="00BE4B42"/>
    <w:rsid w:val="00BE4D7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39E1"/>
    <w:rsid w:val="00BF4334"/>
    <w:rsid w:val="00BF4AD7"/>
    <w:rsid w:val="00BF4C64"/>
    <w:rsid w:val="00BF571E"/>
    <w:rsid w:val="00BF591B"/>
    <w:rsid w:val="00BF6107"/>
    <w:rsid w:val="00BF6A13"/>
    <w:rsid w:val="00BF6DA6"/>
    <w:rsid w:val="00BF706D"/>
    <w:rsid w:val="00BF7A04"/>
    <w:rsid w:val="00BF7EE3"/>
    <w:rsid w:val="00C00D15"/>
    <w:rsid w:val="00C00D55"/>
    <w:rsid w:val="00C00E39"/>
    <w:rsid w:val="00C00F4F"/>
    <w:rsid w:val="00C0193C"/>
    <w:rsid w:val="00C01BFF"/>
    <w:rsid w:val="00C01F15"/>
    <w:rsid w:val="00C02BC9"/>
    <w:rsid w:val="00C04438"/>
    <w:rsid w:val="00C04D34"/>
    <w:rsid w:val="00C060E8"/>
    <w:rsid w:val="00C06122"/>
    <w:rsid w:val="00C0612A"/>
    <w:rsid w:val="00C06A44"/>
    <w:rsid w:val="00C06C57"/>
    <w:rsid w:val="00C06F03"/>
    <w:rsid w:val="00C070FF"/>
    <w:rsid w:val="00C079ED"/>
    <w:rsid w:val="00C07BE1"/>
    <w:rsid w:val="00C10116"/>
    <w:rsid w:val="00C10730"/>
    <w:rsid w:val="00C10FF7"/>
    <w:rsid w:val="00C1193B"/>
    <w:rsid w:val="00C1268D"/>
    <w:rsid w:val="00C13325"/>
    <w:rsid w:val="00C14638"/>
    <w:rsid w:val="00C1474C"/>
    <w:rsid w:val="00C14A87"/>
    <w:rsid w:val="00C15431"/>
    <w:rsid w:val="00C1604C"/>
    <w:rsid w:val="00C1656B"/>
    <w:rsid w:val="00C17296"/>
    <w:rsid w:val="00C175A9"/>
    <w:rsid w:val="00C17EC3"/>
    <w:rsid w:val="00C200D5"/>
    <w:rsid w:val="00C2016E"/>
    <w:rsid w:val="00C20C6A"/>
    <w:rsid w:val="00C20DA7"/>
    <w:rsid w:val="00C2167F"/>
    <w:rsid w:val="00C22131"/>
    <w:rsid w:val="00C233E8"/>
    <w:rsid w:val="00C23C6D"/>
    <w:rsid w:val="00C23E2A"/>
    <w:rsid w:val="00C23F1D"/>
    <w:rsid w:val="00C243C9"/>
    <w:rsid w:val="00C2494B"/>
    <w:rsid w:val="00C26E62"/>
    <w:rsid w:val="00C27338"/>
    <w:rsid w:val="00C27B67"/>
    <w:rsid w:val="00C27FBC"/>
    <w:rsid w:val="00C30889"/>
    <w:rsid w:val="00C30915"/>
    <w:rsid w:val="00C30E34"/>
    <w:rsid w:val="00C31268"/>
    <w:rsid w:val="00C31998"/>
    <w:rsid w:val="00C31D61"/>
    <w:rsid w:val="00C3229F"/>
    <w:rsid w:val="00C323B9"/>
    <w:rsid w:val="00C33512"/>
    <w:rsid w:val="00C33933"/>
    <w:rsid w:val="00C34B43"/>
    <w:rsid w:val="00C34D47"/>
    <w:rsid w:val="00C35378"/>
    <w:rsid w:val="00C3558B"/>
    <w:rsid w:val="00C3586A"/>
    <w:rsid w:val="00C35B19"/>
    <w:rsid w:val="00C35C01"/>
    <w:rsid w:val="00C35FC7"/>
    <w:rsid w:val="00C371E2"/>
    <w:rsid w:val="00C40752"/>
    <w:rsid w:val="00C40DBE"/>
    <w:rsid w:val="00C4194D"/>
    <w:rsid w:val="00C422D3"/>
    <w:rsid w:val="00C43312"/>
    <w:rsid w:val="00C4365F"/>
    <w:rsid w:val="00C4474E"/>
    <w:rsid w:val="00C447CB"/>
    <w:rsid w:val="00C448B3"/>
    <w:rsid w:val="00C45255"/>
    <w:rsid w:val="00C45A0B"/>
    <w:rsid w:val="00C471D9"/>
    <w:rsid w:val="00C47ED9"/>
    <w:rsid w:val="00C47F4A"/>
    <w:rsid w:val="00C50026"/>
    <w:rsid w:val="00C51D83"/>
    <w:rsid w:val="00C52419"/>
    <w:rsid w:val="00C5335A"/>
    <w:rsid w:val="00C538CC"/>
    <w:rsid w:val="00C53E01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70B1"/>
    <w:rsid w:val="00C67B85"/>
    <w:rsid w:val="00C67EF6"/>
    <w:rsid w:val="00C67F26"/>
    <w:rsid w:val="00C723EE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AA4"/>
    <w:rsid w:val="00C76B81"/>
    <w:rsid w:val="00C77B6E"/>
    <w:rsid w:val="00C806D3"/>
    <w:rsid w:val="00C81468"/>
    <w:rsid w:val="00C8184C"/>
    <w:rsid w:val="00C81974"/>
    <w:rsid w:val="00C81E86"/>
    <w:rsid w:val="00C81FE7"/>
    <w:rsid w:val="00C827F6"/>
    <w:rsid w:val="00C8370B"/>
    <w:rsid w:val="00C8478A"/>
    <w:rsid w:val="00C85910"/>
    <w:rsid w:val="00C85FE0"/>
    <w:rsid w:val="00C8654E"/>
    <w:rsid w:val="00C86876"/>
    <w:rsid w:val="00C90409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36F2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18C1"/>
    <w:rsid w:val="00CB2441"/>
    <w:rsid w:val="00CB2CE8"/>
    <w:rsid w:val="00CB3713"/>
    <w:rsid w:val="00CB3C74"/>
    <w:rsid w:val="00CB4D69"/>
    <w:rsid w:val="00CB4F90"/>
    <w:rsid w:val="00CB5471"/>
    <w:rsid w:val="00CB580B"/>
    <w:rsid w:val="00CB5972"/>
    <w:rsid w:val="00CB5E59"/>
    <w:rsid w:val="00CB6A31"/>
    <w:rsid w:val="00CB71F5"/>
    <w:rsid w:val="00CB731F"/>
    <w:rsid w:val="00CB7500"/>
    <w:rsid w:val="00CB7613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C7AE4"/>
    <w:rsid w:val="00CD0484"/>
    <w:rsid w:val="00CD07D2"/>
    <w:rsid w:val="00CD1A53"/>
    <w:rsid w:val="00CD1DC4"/>
    <w:rsid w:val="00CD222A"/>
    <w:rsid w:val="00CD2A9A"/>
    <w:rsid w:val="00CD2F00"/>
    <w:rsid w:val="00CD4481"/>
    <w:rsid w:val="00CD4772"/>
    <w:rsid w:val="00CD53F1"/>
    <w:rsid w:val="00CD6351"/>
    <w:rsid w:val="00CD640F"/>
    <w:rsid w:val="00CE37D6"/>
    <w:rsid w:val="00CE3EE0"/>
    <w:rsid w:val="00CE442F"/>
    <w:rsid w:val="00CE463B"/>
    <w:rsid w:val="00CE4DB1"/>
    <w:rsid w:val="00CE50C0"/>
    <w:rsid w:val="00CE522F"/>
    <w:rsid w:val="00CE5850"/>
    <w:rsid w:val="00CE58D3"/>
    <w:rsid w:val="00CE5DE8"/>
    <w:rsid w:val="00CE656B"/>
    <w:rsid w:val="00CE7396"/>
    <w:rsid w:val="00CE7782"/>
    <w:rsid w:val="00CF1D38"/>
    <w:rsid w:val="00CF2819"/>
    <w:rsid w:val="00CF3209"/>
    <w:rsid w:val="00CF3723"/>
    <w:rsid w:val="00CF39BC"/>
    <w:rsid w:val="00CF457F"/>
    <w:rsid w:val="00CF46AB"/>
    <w:rsid w:val="00CF48B8"/>
    <w:rsid w:val="00CF5590"/>
    <w:rsid w:val="00CF65EB"/>
    <w:rsid w:val="00CF672B"/>
    <w:rsid w:val="00CF7F24"/>
    <w:rsid w:val="00D003B4"/>
    <w:rsid w:val="00D01688"/>
    <w:rsid w:val="00D01921"/>
    <w:rsid w:val="00D01EA0"/>
    <w:rsid w:val="00D02235"/>
    <w:rsid w:val="00D0409C"/>
    <w:rsid w:val="00D04BE6"/>
    <w:rsid w:val="00D05246"/>
    <w:rsid w:val="00D056F8"/>
    <w:rsid w:val="00D057BE"/>
    <w:rsid w:val="00D05A6F"/>
    <w:rsid w:val="00D05C6E"/>
    <w:rsid w:val="00D064AC"/>
    <w:rsid w:val="00D06553"/>
    <w:rsid w:val="00D071E6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4ACA"/>
    <w:rsid w:val="00D2517E"/>
    <w:rsid w:val="00D25C64"/>
    <w:rsid w:val="00D25F12"/>
    <w:rsid w:val="00D262FF"/>
    <w:rsid w:val="00D266BA"/>
    <w:rsid w:val="00D307F9"/>
    <w:rsid w:val="00D30E08"/>
    <w:rsid w:val="00D31379"/>
    <w:rsid w:val="00D314DA"/>
    <w:rsid w:val="00D318DB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54"/>
    <w:rsid w:val="00D36AE0"/>
    <w:rsid w:val="00D36D32"/>
    <w:rsid w:val="00D36E3F"/>
    <w:rsid w:val="00D37D4E"/>
    <w:rsid w:val="00D37D8F"/>
    <w:rsid w:val="00D40343"/>
    <w:rsid w:val="00D4054E"/>
    <w:rsid w:val="00D41BAA"/>
    <w:rsid w:val="00D41E93"/>
    <w:rsid w:val="00D42DBF"/>
    <w:rsid w:val="00D431A9"/>
    <w:rsid w:val="00D4363A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054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96D"/>
    <w:rsid w:val="00D71D02"/>
    <w:rsid w:val="00D727D1"/>
    <w:rsid w:val="00D73415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91"/>
    <w:rsid w:val="00D81AB9"/>
    <w:rsid w:val="00D826C5"/>
    <w:rsid w:val="00D8327E"/>
    <w:rsid w:val="00D83AE1"/>
    <w:rsid w:val="00D83B8B"/>
    <w:rsid w:val="00D8462C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35F"/>
    <w:rsid w:val="00D9452A"/>
    <w:rsid w:val="00D9466F"/>
    <w:rsid w:val="00D94844"/>
    <w:rsid w:val="00D948C3"/>
    <w:rsid w:val="00D95FEC"/>
    <w:rsid w:val="00D9669D"/>
    <w:rsid w:val="00D966E5"/>
    <w:rsid w:val="00D96CC3"/>
    <w:rsid w:val="00D978FE"/>
    <w:rsid w:val="00D97BB6"/>
    <w:rsid w:val="00DA0494"/>
    <w:rsid w:val="00DA0866"/>
    <w:rsid w:val="00DA0D12"/>
    <w:rsid w:val="00DA104B"/>
    <w:rsid w:val="00DA1840"/>
    <w:rsid w:val="00DA199B"/>
    <w:rsid w:val="00DA1E9E"/>
    <w:rsid w:val="00DA1F4F"/>
    <w:rsid w:val="00DA2158"/>
    <w:rsid w:val="00DA39F0"/>
    <w:rsid w:val="00DA3AC7"/>
    <w:rsid w:val="00DA406F"/>
    <w:rsid w:val="00DA470B"/>
    <w:rsid w:val="00DA566F"/>
    <w:rsid w:val="00DA5A6A"/>
    <w:rsid w:val="00DA5D9B"/>
    <w:rsid w:val="00DA740C"/>
    <w:rsid w:val="00DA7567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7CD"/>
    <w:rsid w:val="00DC1973"/>
    <w:rsid w:val="00DC320C"/>
    <w:rsid w:val="00DC3EDA"/>
    <w:rsid w:val="00DC4142"/>
    <w:rsid w:val="00DC4B77"/>
    <w:rsid w:val="00DC4C73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1823"/>
    <w:rsid w:val="00DE1B1B"/>
    <w:rsid w:val="00DE25C6"/>
    <w:rsid w:val="00DE2C50"/>
    <w:rsid w:val="00DE384F"/>
    <w:rsid w:val="00DE3F5D"/>
    <w:rsid w:val="00DE4DEB"/>
    <w:rsid w:val="00DE569C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2E8"/>
    <w:rsid w:val="00DF1666"/>
    <w:rsid w:val="00DF2038"/>
    <w:rsid w:val="00DF22CA"/>
    <w:rsid w:val="00DF26D5"/>
    <w:rsid w:val="00DF2763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71"/>
    <w:rsid w:val="00E00598"/>
    <w:rsid w:val="00E008CF"/>
    <w:rsid w:val="00E00C64"/>
    <w:rsid w:val="00E00F4C"/>
    <w:rsid w:val="00E01401"/>
    <w:rsid w:val="00E014CA"/>
    <w:rsid w:val="00E01691"/>
    <w:rsid w:val="00E01771"/>
    <w:rsid w:val="00E01BCC"/>
    <w:rsid w:val="00E02235"/>
    <w:rsid w:val="00E02BC4"/>
    <w:rsid w:val="00E02BCE"/>
    <w:rsid w:val="00E030ED"/>
    <w:rsid w:val="00E036A4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2E9D"/>
    <w:rsid w:val="00E130DD"/>
    <w:rsid w:val="00E1315E"/>
    <w:rsid w:val="00E135E4"/>
    <w:rsid w:val="00E13C39"/>
    <w:rsid w:val="00E149F9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5B4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26EBA"/>
    <w:rsid w:val="00E30461"/>
    <w:rsid w:val="00E30741"/>
    <w:rsid w:val="00E3100B"/>
    <w:rsid w:val="00E31216"/>
    <w:rsid w:val="00E31E3F"/>
    <w:rsid w:val="00E31FF6"/>
    <w:rsid w:val="00E32835"/>
    <w:rsid w:val="00E3313F"/>
    <w:rsid w:val="00E343B2"/>
    <w:rsid w:val="00E34439"/>
    <w:rsid w:val="00E3558A"/>
    <w:rsid w:val="00E356EC"/>
    <w:rsid w:val="00E357BC"/>
    <w:rsid w:val="00E35D18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1B1C"/>
    <w:rsid w:val="00E42A93"/>
    <w:rsid w:val="00E42E18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7FD"/>
    <w:rsid w:val="00E53C40"/>
    <w:rsid w:val="00E545ED"/>
    <w:rsid w:val="00E548F9"/>
    <w:rsid w:val="00E54A43"/>
    <w:rsid w:val="00E54A85"/>
    <w:rsid w:val="00E5565E"/>
    <w:rsid w:val="00E55701"/>
    <w:rsid w:val="00E5670C"/>
    <w:rsid w:val="00E56A6B"/>
    <w:rsid w:val="00E57773"/>
    <w:rsid w:val="00E602FC"/>
    <w:rsid w:val="00E60DAD"/>
    <w:rsid w:val="00E616B4"/>
    <w:rsid w:val="00E61B5D"/>
    <w:rsid w:val="00E62316"/>
    <w:rsid w:val="00E63075"/>
    <w:rsid w:val="00E6349C"/>
    <w:rsid w:val="00E645A8"/>
    <w:rsid w:val="00E64B39"/>
    <w:rsid w:val="00E64EFE"/>
    <w:rsid w:val="00E6523E"/>
    <w:rsid w:val="00E65583"/>
    <w:rsid w:val="00E66A0B"/>
    <w:rsid w:val="00E67229"/>
    <w:rsid w:val="00E67A3E"/>
    <w:rsid w:val="00E67BDF"/>
    <w:rsid w:val="00E70157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80"/>
    <w:rsid w:val="00E745D3"/>
    <w:rsid w:val="00E74B94"/>
    <w:rsid w:val="00E74C4D"/>
    <w:rsid w:val="00E74CD3"/>
    <w:rsid w:val="00E74EB3"/>
    <w:rsid w:val="00E76140"/>
    <w:rsid w:val="00E76518"/>
    <w:rsid w:val="00E76E66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298"/>
    <w:rsid w:val="00E812AF"/>
    <w:rsid w:val="00E813B7"/>
    <w:rsid w:val="00E819ED"/>
    <w:rsid w:val="00E81EAA"/>
    <w:rsid w:val="00E81ECE"/>
    <w:rsid w:val="00E81F46"/>
    <w:rsid w:val="00E8243A"/>
    <w:rsid w:val="00E831EA"/>
    <w:rsid w:val="00E837E1"/>
    <w:rsid w:val="00E8423E"/>
    <w:rsid w:val="00E84FAE"/>
    <w:rsid w:val="00E8523C"/>
    <w:rsid w:val="00E855D8"/>
    <w:rsid w:val="00E856F5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3F1D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799"/>
    <w:rsid w:val="00EA0827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2BEF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1FC8"/>
    <w:rsid w:val="00ED2640"/>
    <w:rsid w:val="00ED29CA"/>
    <w:rsid w:val="00ED2AF7"/>
    <w:rsid w:val="00ED32E0"/>
    <w:rsid w:val="00ED3DC8"/>
    <w:rsid w:val="00ED3E6C"/>
    <w:rsid w:val="00ED3F4C"/>
    <w:rsid w:val="00ED40CE"/>
    <w:rsid w:val="00ED455B"/>
    <w:rsid w:val="00ED5050"/>
    <w:rsid w:val="00ED510F"/>
    <w:rsid w:val="00ED5315"/>
    <w:rsid w:val="00ED55D8"/>
    <w:rsid w:val="00ED5E0E"/>
    <w:rsid w:val="00ED61E6"/>
    <w:rsid w:val="00ED6B2F"/>
    <w:rsid w:val="00ED6F21"/>
    <w:rsid w:val="00ED7811"/>
    <w:rsid w:val="00ED7AD9"/>
    <w:rsid w:val="00ED7B18"/>
    <w:rsid w:val="00ED7CEB"/>
    <w:rsid w:val="00EE0555"/>
    <w:rsid w:val="00EE0684"/>
    <w:rsid w:val="00EE0781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56A3"/>
    <w:rsid w:val="00F07470"/>
    <w:rsid w:val="00F07C13"/>
    <w:rsid w:val="00F11452"/>
    <w:rsid w:val="00F11B7B"/>
    <w:rsid w:val="00F11ECA"/>
    <w:rsid w:val="00F12A49"/>
    <w:rsid w:val="00F12AA8"/>
    <w:rsid w:val="00F13E9B"/>
    <w:rsid w:val="00F14746"/>
    <w:rsid w:val="00F14C1F"/>
    <w:rsid w:val="00F15179"/>
    <w:rsid w:val="00F1635C"/>
    <w:rsid w:val="00F16509"/>
    <w:rsid w:val="00F16BC0"/>
    <w:rsid w:val="00F17974"/>
    <w:rsid w:val="00F200F9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68D1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5C7D"/>
    <w:rsid w:val="00F468D4"/>
    <w:rsid w:val="00F470FA"/>
    <w:rsid w:val="00F47488"/>
    <w:rsid w:val="00F47820"/>
    <w:rsid w:val="00F47A54"/>
    <w:rsid w:val="00F47B28"/>
    <w:rsid w:val="00F47C62"/>
    <w:rsid w:val="00F47FCF"/>
    <w:rsid w:val="00F500B4"/>
    <w:rsid w:val="00F50A81"/>
    <w:rsid w:val="00F50CD5"/>
    <w:rsid w:val="00F5135C"/>
    <w:rsid w:val="00F517BF"/>
    <w:rsid w:val="00F519F0"/>
    <w:rsid w:val="00F520E0"/>
    <w:rsid w:val="00F52314"/>
    <w:rsid w:val="00F52412"/>
    <w:rsid w:val="00F5242F"/>
    <w:rsid w:val="00F52741"/>
    <w:rsid w:val="00F52A65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A2E"/>
    <w:rsid w:val="00F56C2A"/>
    <w:rsid w:val="00F56D07"/>
    <w:rsid w:val="00F5730C"/>
    <w:rsid w:val="00F5759D"/>
    <w:rsid w:val="00F5765F"/>
    <w:rsid w:val="00F600FE"/>
    <w:rsid w:val="00F60A22"/>
    <w:rsid w:val="00F62266"/>
    <w:rsid w:val="00F635A1"/>
    <w:rsid w:val="00F641AB"/>
    <w:rsid w:val="00F6462C"/>
    <w:rsid w:val="00F662BF"/>
    <w:rsid w:val="00F70880"/>
    <w:rsid w:val="00F70ED8"/>
    <w:rsid w:val="00F72B80"/>
    <w:rsid w:val="00F72FC9"/>
    <w:rsid w:val="00F73EF3"/>
    <w:rsid w:val="00F74219"/>
    <w:rsid w:val="00F74321"/>
    <w:rsid w:val="00F74CFA"/>
    <w:rsid w:val="00F74F6C"/>
    <w:rsid w:val="00F76167"/>
    <w:rsid w:val="00F762F3"/>
    <w:rsid w:val="00F771C9"/>
    <w:rsid w:val="00F776DF"/>
    <w:rsid w:val="00F77826"/>
    <w:rsid w:val="00F8049A"/>
    <w:rsid w:val="00F8097F"/>
    <w:rsid w:val="00F80D66"/>
    <w:rsid w:val="00F81530"/>
    <w:rsid w:val="00F816BF"/>
    <w:rsid w:val="00F81DF6"/>
    <w:rsid w:val="00F82316"/>
    <w:rsid w:val="00F83025"/>
    <w:rsid w:val="00F833DC"/>
    <w:rsid w:val="00F836A8"/>
    <w:rsid w:val="00F837C9"/>
    <w:rsid w:val="00F844F9"/>
    <w:rsid w:val="00F84D48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9D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352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5D1E"/>
    <w:rsid w:val="00FA7047"/>
    <w:rsid w:val="00FA708C"/>
    <w:rsid w:val="00FB0C96"/>
    <w:rsid w:val="00FB0FBC"/>
    <w:rsid w:val="00FB104C"/>
    <w:rsid w:val="00FB14F3"/>
    <w:rsid w:val="00FB1AF0"/>
    <w:rsid w:val="00FB1BF0"/>
    <w:rsid w:val="00FB263F"/>
    <w:rsid w:val="00FB338C"/>
    <w:rsid w:val="00FB3963"/>
    <w:rsid w:val="00FB3D19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68C"/>
    <w:rsid w:val="00FC5BF9"/>
    <w:rsid w:val="00FC6463"/>
    <w:rsid w:val="00FC64C4"/>
    <w:rsid w:val="00FC6749"/>
    <w:rsid w:val="00FC6D71"/>
    <w:rsid w:val="00FC6DD2"/>
    <w:rsid w:val="00FC72B4"/>
    <w:rsid w:val="00FC75B1"/>
    <w:rsid w:val="00FD0B57"/>
    <w:rsid w:val="00FD0E69"/>
    <w:rsid w:val="00FD12D2"/>
    <w:rsid w:val="00FD20AE"/>
    <w:rsid w:val="00FD2951"/>
    <w:rsid w:val="00FD2D75"/>
    <w:rsid w:val="00FD3066"/>
    <w:rsid w:val="00FD327E"/>
    <w:rsid w:val="00FD50F5"/>
    <w:rsid w:val="00FD54F4"/>
    <w:rsid w:val="00FD5E9E"/>
    <w:rsid w:val="00FD64AD"/>
    <w:rsid w:val="00FD66CD"/>
    <w:rsid w:val="00FD6812"/>
    <w:rsid w:val="00FD694A"/>
    <w:rsid w:val="00FD6D6E"/>
    <w:rsid w:val="00FD6E92"/>
    <w:rsid w:val="00FD6EFA"/>
    <w:rsid w:val="00FD7598"/>
    <w:rsid w:val="00FD77A0"/>
    <w:rsid w:val="00FD7CCF"/>
    <w:rsid w:val="00FE0437"/>
    <w:rsid w:val="00FE05FE"/>
    <w:rsid w:val="00FE0D35"/>
    <w:rsid w:val="00FE0F97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0D2E"/>
    <w:rsid w:val="00FF1556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DAE"/>
    <w:rsid w:val="00FF5E8F"/>
    <w:rsid w:val="00FF674F"/>
    <w:rsid w:val="00FF6FBA"/>
    <w:rsid w:val="00FF7674"/>
    <w:rsid w:val="00FF7CC6"/>
    <w:rsid w:val="00FF7D0A"/>
    <w:rsid w:val="01EA706A"/>
    <w:rsid w:val="02784939"/>
    <w:rsid w:val="02B30305"/>
    <w:rsid w:val="02CBD392"/>
    <w:rsid w:val="02DB567B"/>
    <w:rsid w:val="038402CE"/>
    <w:rsid w:val="03B3CD9C"/>
    <w:rsid w:val="044CFF29"/>
    <w:rsid w:val="04DC9322"/>
    <w:rsid w:val="060D22C8"/>
    <w:rsid w:val="0696B1D7"/>
    <w:rsid w:val="06B059A9"/>
    <w:rsid w:val="06B8F278"/>
    <w:rsid w:val="07C251D7"/>
    <w:rsid w:val="081D5363"/>
    <w:rsid w:val="090B6FCA"/>
    <w:rsid w:val="0A064DB2"/>
    <w:rsid w:val="0B22332C"/>
    <w:rsid w:val="0B3E295D"/>
    <w:rsid w:val="0B8B7EB2"/>
    <w:rsid w:val="0DB175FA"/>
    <w:rsid w:val="0E15F72B"/>
    <w:rsid w:val="0F50998E"/>
    <w:rsid w:val="105FDE3E"/>
    <w:rsid w:val="10A5D733"/>
    <w:rsid w:val="11ACDF1F"/>
    <w:rsid w:val="11E66BFF"/>
    <w:rsid w:val="1212FF70"/>
    <w:rsid w:val="125274A9"/>
    <w:rsid w:val="12A51ACF"/>
    <w:rsid w:val="12CB66CB"/>
    <w:rsid w:val="135546D9"/>
    <w:rsid w:val="13BB9B7C"/>
    <w:rsid w:val="13F3D84C"/>
    <w:rsid w:val="14A313B6"/>
    <w:rsid w:val="14B19F74"/>
    <w:rsid w:val="15017E91"/>
    <w:rsid w:val="15106FFD"/>
    <w:rsid w:val="15C17F65"/>
    <w:rsid w:val="15EC62DC"/>
    <w:rsid w:val="15F41B65"/>
    <w:rsid w:val="163A1155"/>
    <w:rsid w:val="16DF577D"/>
    <w:rsid w:val="17842C0A"/>
    <w:rsid w:val="18C635F3"/>
    <w:rsid w:val="19A46074"/>
    <w:rsid w:val="1A5C3601"/>
    <w:rsid w:val="1A6ADCC6"/>
    <w:rsid w:val="1AC95D25"/>
    <w:rsid w:val="1B2559DF"/>
    <w:rsid w:val="1B362B81"/>
    <w:rsid w:val="1BAB4DEF"/>
    <w:rsid w:val="1C7752EB"/>
    <w:rsid w:val="1CA0FD52"/>
    <w:rsid w:val="1CB5D660"/>
    <w:rsid w:val="1CC700B4"/>
    <w:rsid w:val="1D82662D"/>
    <w:rsid w:val="1EE8DFED"/>
    <w:rsid w:val="1F61851B"/>
    <w:rsid w:val="1FB566E9"/>
    <w:rsid w:val="2092170F"/>
    <w:rsid w:val="210E050F"/>
    <w:rsid w:val="22833327"/>
    <w:rsid w:val="22DFD27C"/>
    <w:rsid w:val="230EB30F"/>
    <w:rsid w:val="2333A0D9"/>
    <w:rsid w:val="236538C5"/>
    <w:rsid w:val="236EA3E3"/>
    <w:rsid w:val="23FE107D"/>
    <w:rsid w:val="2525E4D7"/>
    <w:rsid w:val="252A68A9"/>
    <w:rsid w:val="253B229F"/>
    <w:rsid w:val="2578CC22"/>
    <w:rsid w:val="25A9B4CE"/>
    <w:rsid w:val="25B6E204"/>
    <w:rsid w:val="25E6DB1F"/>
    <w:rsid w:val="2684ED56"/>
    <w:rsid w:val="27FB29E4"/>
    <w:rsid w:val="28013904"/>
    <w:rsid w:val="28A0BFBC"/>
    <w:rsid w:val="28C32FA5"/>
    <w:rsid w:val="28E7B68E"/>
    <w:rsid w:val="28F8DB86"/>
    <w:rsid w:val="290746AA"/>
    <w:rsid w:val="29B1541D"/>
    <w:rsid w:val="2A336F53"/>
    <w:rsid w:val="2B8BDBB7"/>
    <w:rsid w:val="2BD6D04F"/>
    <w:rsid w:val="2C838316"/>
    <w:rsid w:val="2CB44ECF"/>
    <w:rsid w:val="2CDF2BEB"/>
    <w:rsid w:val="2D651D86"/>
    <w:rsid w:val="2DC0F929"/>
    <w:rsid w:val="2DC55B03"/>
    <w:rsid w:val="2E2A91CD"/>
    <w:rsid w:val="2E767C38"/>
    <w:rsid w:val="2EB4BE08"/>
    <w:rsid w:val="2F792F70"/>
    <w:rsid w:val="2FE67760"/>
    <w:rsid w:val="3078AD25"/>
    <w:rsid w:val="30F6CFFE"/>
    <w:rsid w:val="3103285B"/>
    <w:rsid w:val="31DD49C2"/>
    <w:rsid w:val="320BF066"/>
    <w:rsid w:val="3219AEE0"/>
    <w:rsid w:val="334DD670"/>
    <w:rsid w:val="336C665B"/>
    <w:rsid w:val="3378D552"/>
    <w:rsid w:val="34B0A3BA"/>
    <w:rsid w:val="34C21061"/>
    <w:rsid w:val="3535A5FA"/>
    <w:rsid w:val="35A08A55"/>
    <w:rsid w:val="35A6C8C0"/>
    <w:rsid w:val="35C42A1A"/>
    <w:rsid w:val="35D31290"/>
    <w:rsid w:val="3613DE75"/>
    <w:rsid w:val="3649D798"/>
    <w:rsid w:val="36FD0D22"/>
    <w:rsid w:val="372B5B6B"/>
    <w:rsid w:val="3768DA70"/>
    <w:rsid w:val="376F47DD"/>
    <w:rsid w:val="37E34538"/>
    <w:rsid w:val="385D0FCA"/>
    <w:rsid w:val="38AC99CD"/>
    <w:rsid w:val="3917BA73"/>
    <w:rsid w:val="3938435B"/>
    <w:rsid w:val="39404471"/>
    <w:rsid w:val="3994E211"/>
    <w:rsid w:val="39D6D75D"/>
    <w:rsid w:val="39F27707"/>
    <w:rsid w:val="3A0C182B"/>
    <w:rsid w:val="3A1D838D"/>
    <w:rsid w:val="3A46BD52"/>
    <w:rsid w:val="3A62BD62"/>
    <w:rsid w:val="3A718036"/>
    <w:rsid w:val="3B0CACEC"/>
    <w:rsid w:val="3B8C89DA"/>
    <w:rsid w:val="3BAEDF17"/>
    <w:rsid w:val="3BC4A6C5"/>
    <w:rsid w:val="3C17F9DF"/>
    <w:rsid w:val="3CEC79AD"/>
    <w:rsid w:val="3D1C7EBC"/>
    <w:rsid w:val="3D732F04"/>
    <w:rsid w:val="3DA91263"/>
    <w:rsid w:val="3DF59C21"/>
    <w:rsid w:val="3DF92EB1"/>
    <w:rsid w:val="3E10B690"/>
    <w:rsid w:val="3E176FE4"/>
    <w:rsid w:val="3E698270"/>
    <w:rsid w:val="3E89E113"/>
    <w:rsid w:val="3F3BDE8D"/>
    <w:rsid w:val="3F4AC2F6"/>
    <w:rsid w:val="3F938DBB"/>
    <w:rsid w:val="3FEA733C"/>
    <w:rsid w:val="401CDE1C"/>
    <w:rsid w:val="40510CD7"/>
    <w:rsid w:val="40BDA3A0"/>
    <w:rsid w:val="40DF57C7"/>
    <w:rsid w:val="40F00D1A"/>
    <w:rsid w:val="41C0BD8C"/>
    <w:rsid w:val="4248E14A"/>
    <w:rsid w:val="42A76AF0"/>
    <w:rsid w:val="42DE4376"/>
    <w:rsid w:val="43305BED"/>
    <w:rsid w:val="437902AB"/>
    <w:rsid w:val="43B5C4D4"/>
    <w:rsid w:val="453BB131"/>
    <w:rsid w:val="463FC47E"/>
    <w:rsid w:val="475E6E7A"/>
    <w:rsid w:val="47ABBC0C"/>
    <w:rsid w:val="480513A9"/>
    <w:rsid w:val="489D7B14"/>
    <w:rsid w:val="495A2869"/>
    <w:rsid w:val="49705822"/>
    <w:rsid w:val="4A567134"/>
    <w:rsid w:val="4ACFB845"/>
    <w:rsid w:val="4B0A1EEE"/>
    <w:rsid w:val="4BCAEC65"/>
    <w:rsid w:val="4C69E286"/>
    <w:rsid w:val="4C83B967"/>
    <w:rsid w:val="4C952917"/>
    <w:rsid w:val="4CD1C4E1"/>
    <w:rsid w:val="4D1E3FBA"/>
    <w:rsid w:val="4E79F747"/>
    <w:rsid w:val="4EA279FB"/>
    <w:rsid w:val="4EB022B4"/>
    <w:rsid w:val="4EEDEA03"/>
    <w:rsid w:val="4F57B16A"/>
    <w:rsid w:val="4F857907"/>
    <w:rsid w:val="50687680"/>
    <w:rsid w:val="50F4352C"/>
    <w:rsid w:val="51136586"/>
    <w:rsid w:val="515882A0"/>
    <w:rsid w:val="51AAECF9"/>
    <w:rsid w:val="51BD6EAA"/>
    <w:rsid w:val="51D70F19"/>
    <w:rsid w:val="5226671E"/>
    <w:rsid w:val="525AA27A"/>
    <w:rsid w:val="526A85C1"/>
    <w:rsid w:val="52C9424E"/>
    <w:rsid w:val="544A28EC"/>
    <w:rsid w:val="54D54D74"/>
    <w:rsid w:val="5537B4C8"/>
    <w:rsid w:val="555AD914"/>
    <w:rsid w:val="56460561"/>
    <w:rsid w:val="566D05D0"/>
    <w:rsid w:val="56769538"/>
    <w:rsid w:val="56BDFA8A"/>
    <w:rsid w:val="573B6051"/>
    <w:rsid w:val="5B2F8C19"/>
    <w:rsid w:val="5B723F29"/>
    <w:rsid w:val="5C03723C"/>
    <w:rsid w:val="5D0F9E56"/>
    <w:rsid w:val="5D9EB2CF"/>
    <w:rsid w:val="5DFFD05E"/>
    <w:rsid w:val="5E16236D"/>
    <w:rsid w:val="5EA3BE04"/>
    <w:rsid w:val="5F3C3E42"/>
    <w:rsid w:val="6015DBE1"/>
    <w:rsid w:val="6098A44A"/>
    <w:rsid w:val="60BF0368"/>
    <w:rsid w:val="60E7EB65"/>
    <w:rsid w:val="63A6768E"/>
    <w:rsid w:val="6423BB5D"/>
    <w:rsid w:val="64245DEB"/>
    <w:rsid w:val="64344FFD"/>
    <w:rsid w:val="6467FE8F"/>
    <w:rsid w:val="64FD01F7"/>
    <w:rsid w:val="652A99E5"/>
    <w:rsid w:val="66D4F6C2"/>
    <w:rsid w:val="67740366"/>
    <w:rsid w:val="692AD918"/>
    <w:rsid w:val="694E64AB"/>
    <w:rsid w:val="69D46CBB"/>
    <w:rsid w:val="6A875901"/>
    <w:rsid w:val="6BCBF7D7"/>
    <w:rsid w:val="6BFAB38E"/>
    <w:rsid w:val="6D35C22F"/>
    <w:rsid w:val="6DB0298C"/>
    <w:rsid w:val="6E294025"/>
    <w:rsid w:val="6E3B16B0"/>
    <w:rsid w:val="6E40012D"/>
    <w:rsid w:val="6E58AA47"/>
    <w:rsid w:val="70CA746F"/>
    <w:rsid w:val="71318A1B"/>
    <w:rsid w:val="718963FB"/>
    <w:rsid w:val="727B614E"/>
    <w:rsid w:val="74624590"/>
    <w:rsid w:val="748C3C35"/>
    <w:rsid w:val="76762AAD"/>
    <w:rsid w:val="768C9D37"/>
    <w:rsid w:val="76900DC9"/>
    <w:rsid w:val="76DFBB6F"/>
    <w:rsid w:val="76F8BE8C"/>
    <w:rsid w:val="777CFDF7"/>
    <w:rsid w:val="77D7C69E"/>
    <w:rsid w:val="78A56A89"/>
    <w:rsid w:val="7A812E9E"/>
    <w:rsid w:val="7AB3406C"/>
    <w:rsid w:val="7BEB4B68"/>
    <w:rsid w:val="7C4FBB57"/>
    <w:rsid w:val="7C599F25"/>
    <w:rsid w:val="7D36DEDB"/>
    <w:rsid w:val="7D58D03E"/>
    <w:rsid w:val="7D5D2AE0"/>
    <w:rsid w:val="7E03080D"/>
    <w:rsid w:val="7E192636"/>
    <w:rsid w:val="7E551215"/>
    <w:rsid w:val="7FFF8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84324"/>
  <w15:docId w15:val="{92FFD85E-4296-42B6-BCD0-A0ABC0BE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autoRedefine/>
    <w:qFormat/>
    <w:rsid w:val="00B26C03"/>
    <w:pPr>
      <w:keepNext/>
      <w:numPr>
        <w:numId w:val="23"/>
      </w:numPr>
      <w:spacing w:before="240" w:after="240" w:line="276" w:lineRule="auto"/>
      <w:ind w:left="431" w:hanging="431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B26C03"/>
    <w:pPr>
      <w:keepNext w:val="0"/>
      <w:numPr>
        <w:ilvl w:val="1"/>
      </w:numPr>
      <w:ind w:left="578" w:hanging="578"/>
      <w:jc w:val="left"/>
      <w:outlineLvl w:val="1"/>
    </w:pPr>
    <w:rPr>
      <w:sz w:val="26"/>
      <w:szCs w:val="28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B26C03"/>
    <w:pPr>
      <w:numPr>
        <w:ilvl w:val="2"/>
      </w:numPr>
      <w:spacing w:before="0" w:after="0"/>
      <w:ind w:left="720"/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23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23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23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8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19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20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21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22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24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after="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paragraph" w:styleId="NormalWeb">
    <w:name w:val="Normal (Web)"/>
    <w:basedOn w:val="Normal"/>
    <w:uiPriority w:val="99"/>
    <w:semiHidden/>
    <w:unhideWhenUsed/>
    <w:rsid w:val="00C90409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b-NO"/>
    </w:rPr>
  </w:style>
  <w:style w:type="character" w:styleId="Svakreferanse">
    <w:name w:val="Subtle Reference"/>
    <w:basedOn w:val="Standardskriftforavsnitt"/>
    <w:uiPriority w:val="31"/>
    <w:qFormat/>
    <w:rsid w:val="0033243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Dropbox%20(Odin%20Prosjekt%20AS)\OP\Internt\Maler\Konkurransegjennomf&#248;ring\Konkurransegrunnlag\Bilag\Del%20II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Kategori xmlns="cb57051d-7212-4d77-bad2-4a9e19132490">Velg en kategori</Kategori>
    <Status xmlns="cb57051d-7212-4d77-bad2-4a9e19132490">Uavklart</Status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8D1C2-9A99-456B-846F-C87387EEE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D036E-8235-401F-AFA5-6453573C8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BDD0F-F9EA-4184-B213-30DAB7ED2D9B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4.xml><?xml version="1.0" encoding="utf-8"?>
<ds:datastoreItem xmlns:ds="http://schemas.openxmlformats.org/officeDocument/2006/customXml" ds:itemID="{0BACF56D-6466-405A-9565-BFADA087D305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  <clbl:label id="{a9b0c0bf-5454-4d58-85db-25283c089a59}" enabled="0" method="" siteId="{a9b0c0bf-5454-4d58-85db-25283c089a5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II_Spesifikasjon av ytelsen</Template>
  <TotalTime>26</TotalTime>
  <Pages>14</Pages>
  <Words>1152</Words>
  <Characters>7276</Characters>
  <Application>Microsoft Office Word</Application>
  <DocSecurity>0</DocSecurity>
  <Lines>519</Lines>
  <Paragraphs>271</Paragraphs>
  <ScaleCrop>false</ScaleCrop>
  <Company>Stortinget</Company>
  <LinksUpToDate>false</LinksUpToDate>
  <CharactersWithSpaces>8157</CharactersWithSpaces>
  <SharedDoc>false</SharedDoc>
  <HLinks>
    <vt:vector size="30" baseType="variant">
      <vt:variant>
        <vt:i4>1245232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_Toc232433303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_Toc232433302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_Toc232433301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_Toc232433300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_Toc232433299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cp:lastModifiedBy>Anette Rodal</cp:lastModifiedBy>
  <cp:revision>69</cp:revision>
  <cp:lastPrinted>2026-06-11T21:05:00Z</cp:lastPrinted>
  <dcterms:created xsi:type="dcterms:W3CDTF">2026-06-15T19:42:00Z</dcterms:created>
  <dcterms:modified xsi:type="dcterms:W3CDTF">2026-06-17T08:34:00Z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lassificationContentMarkingFooterShapeIds">
    <vt:lpwstr>7d348bcd,56909265,1ca4c473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NHN Intern - kan deles</vt:lpwstr>
  </property>
  <property fmtid="{D5CDD505-2E9C-101B-9397-08002B2CF9AE}" pid="10" name="ContentTypeId">
    <vt:lpwstr>0x010100671A7F35C0634643B4CE8D1B2D631180</vt:lpwstr>
  </property>
  <property fmtid="{D5CDD505-2E9C-101B-9397-08002B2CF9AE}" pid="11" name="MediaServiceImageTags">
    <vt:lpwstr/>
  </property>
</Properties>
</file>